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2D811" w14:textId="376254D5" w:rsidR="00446FB5" w:rsidRDefault="00446FB5" w:rsidP="00EA6720">
      <w:pPr>
        <w:rPr>
          <w:rFonts w:ascii="Oslo Sans Office" w:hAnsi="Oslo Sans Office"/>
          <w:b/>
          <w:noProof/>
          <w:sz w:val="28"/>
          <w:szCs w:val="28"/>
          <w:lang w:val="nb-NO"/>
        </w:rPr>
      </w:pPr>
    </w:p>
    <w:p w14:paraId="525D4C5D" w14:textId="41BDD56A" w:rsidR="00446FB5" w:rsidRDefault="00446FB5" w:rsidP="00446FB5">
      <w:pPr>
        <w:jc w:val="center"/>
        <w:rPr>
          <w:rFonts w:ascii="Oslo Sans Office" w:hAnsi="Oslo Sans Office"/>
          <w:b/>
          <w:noProof/>
          <w:sz w:val="28"/>
          <w:szCs w:val="28"/>
          <w:lang w:val="nb-NO"/>
        </w:rPr>
      </w:pPr>
      <w:r>
        <w:rPr>
          <w:rFonts w:ascii="Oslo Sans Office" w:hAnsi="Oslo Sans Office"/>
          <w:b/>
          <w:noProof/>
          <w:sz w:val="28"/>
          <w:szCs w:val="28"/>
          <w:lang w:val="nb-NO"/>
        </w:rPr>
        <w:t>EGENERKLÆRINGSSKJEMA</w:t>
      </w:r>
    </w:p>
    <w:p w14:paraId="772FCCE1" w14:textId="77777777" w:rsidR="00446FB5" w:rsidRDefault="00446FB5" w:rsidP="00446FB5">
      <w:pPr>
        <w:jc w:val="center"/>
        <w:rPr>
          <w:rFonts w:ascii="Oslo Sans Office" w:hAnsi="Oslo Sans Office"/>
          <w:b/>
          <w:noProof/>
          <w:sz w:val="28"/>
          <w:szCs w:val="28"/>
          <w:lang w:val="nb-NO"/>
        </w:rPr>
      </w:pPr>
    </w:p>
    <w:p w14:paraId="7DC1277F" w14:textId="25C5601A" w:rsidR="00446FB5" w:rsidRDefault="00446FB5" w:rsidP="00446FB5">
      <w:pPr>
        <w:jc w:val="center"/>
        <w:rPr>
          <w:rFonts w:ascii="Oslo Sans Office" w:hAnsi="Oslo Sans Office"/>
          <w:b/>
          <w:noProof/>
          <w:sz w:val="28"/>
          <w:szCs w:val="28"/>
          <w:lang w:val="nb-NO"/>
        </w:rPr>
      </w:pPr>
      <w:r>
        <w:rPr>
          <w:rFonts w:ascii="Oslo Sans Office" w:hAnsi="Oslo Sans Office"/>
          <w:b/>
          <w:noProof/>
          <w:sz w:val="28"/>
          <w:szCs w:val="28"/>
          <w:lang w:val="nb-NO"/>
        </w:rPr>
        <w:t>ÅPEN TILBUDSKONKURRANSE</w:t>
      </w:r>
    </w:p>
    <w:p w14:paraId="6AD7D399" w14:textId="77777777" w:rsidR="003D4E23" w:rsidRDefault="003D4E23" w:rsidP="00446FB5">
      <w:pPr>
        <w:jc w:val="center"/>
        <w:rPr>
          <w:rFonts w:ascii="Oslo Sans Office" w:hAnsi="Oslo Sans Office"/>
          <w:b/>
          <w:noProof/>
          <w:sz w:val="28"/>
          <w:szCs w:val="28"/>
          <w:lang w:val="nb-NO"/>
        </w:rPr>
      </w:pPr>
    </w:p>
    <w:p w14:paraId="73A77481" w14:textId="3ED51EED" w:rsidR="003D4E23" w:rsidRDefault="003D4E23" w:rsidP="00446FB5">
      <w:pPr>
        <w:jc w:val="center"/>
        <w:rPr>
          <w:rFonts w:ascii="Oslo Sans Office" w:hAnsi="Oslo Sans Office"/>
          <w:b/>
          <w:noProof/>
          <w:sz w:val="28"/>
          <w:szCs w:val="28"/>
          <w:lang w:val="nb-NO"/>
        </w:rPr>
      </w:pPr>
      <w:r>
        <w:rPr>
          <w:rFonts w:ascii="Oslo Sans Office" w:hAnsi="Oslo Sans Office"/>
          <w:b/>
          <w:noProof/>
          <w:sz w:val="28"/>
          <w:szCs w:val="28"/>
          <w:lang w:val="nb-NO"/>
        </w:rPr>
        <w:t>REHABILITERING AV MUR/FUNDAMENT UNDER PUMPEHUSET</w:t>
      </w:r>
    </w:p>
    <w:p w14:paraId="19F7180C" w14:textId="4D2AE1E5" w:rsidR="00446FB5" w:rsidRDefault="003D4E23" w:rsidP="003D4E23">
      <w:pPr>
        <w:jc w:val="center"/>
        <w:rPr>
          <w:rFonts w:ascii="Oslo Sans Office" w:hAnsi="Oslo Sans Office"/>
          <w:b/>
          <w:noProof/>
          <w:sz w:val="28"/>
          <w:szCs w:val="28"/>
          <w:lang w:val="nb-NO"/>
        </w:rPr>
      </w:pPr>
      <w:r>
        <w:rPr>
          <w:rFonts w:ascii="Oslo Sans Office" w:hAnsi="Oslo Sans Office"/>
          <w:b/>
          <w:noProof/>
          <w:sz w:val="28"/>
          <w:szCs w:val="28"/>
          <w:lang w:val="nb-NO"/>
        </w:rPr>
        <w:t>DIKEMARKVEIEN 33</w:t>
      </w:r>
    </w:p>
    <w:p w14:paraId="221DC154" w14:textId="77777777" w:rsidR="00446FB5" w:rsidRDefault="00446FB5">
      <w:pPr>
        <w:rPr>
          <w:rFonts w:ascii="Oslo Sans Office" w:hAnsi="Oslo Sans Office"/>
          <w:b/>
          <w:sz w:val="28"/>
          <w:szCs w:val="28"/>
          <w:lang w:val="nb-NO"/>
        </w:rPr>
      </w:pPr>
      <w:r>
        <w:rPr>
          <w:rFonts w:ascii="Oslo Sans Office" w:hAnsi="Oslo Sans Office"/>
          <w:b/>
          <w:sz w:val="28"/>
          <w:szCs w:val="28"/>
          <w:lang w:val="nb-NO"/>
        </w:rPr>
        <w:br w:type="page"/>
      </w:r>
    </w:p>
    <w:p w14:paraId="0F3CAEB2" w14:textId="7CA80ECA" w:rsidR="000D38C7" w:rsidRPr="00EA6720" w:rsidRDefault="000D38C7" w:rsidP="00EA6720">
      <w:pPr>
        <w:rPr>
          <w:rFonts w:ascii="Oslo Sans Office" w:hAnsi="Oslo Sans Office"/>
          <w:b/>
          <w:lang w:val="nb-NO"/>
        </w:rPr>
      </w:pPr>
      <w:r w:rsidRPr="00EA6720">
        <w:rPr>
          <w:rFonts w:ascii="Oslo Sans Office" w:hAnsi="Oslo Sans Office"/>
          <w:b/>
          <w:lang w:val="nb-NO"/>
        </w:rPr>
        <w:lastRenderedPageBreak/>
        <w:t>DEL I</w:t>
      </w:r>
      <w:r w:rsidRPr="00EA6720">
        <w:rPr>
          <w:rFonts w:ascii="Oslo Sans Office" w:hAnsi="Oslo Sans Office"/>
          <w:b/>
          <w:lang w:val="nb-NO"/>
        </w:rPr>
        <w:tab/>
        <w:t>OPPLYSNINGER OM</w:t>
      </w:r>
      <w:r w:rsidR="00585456" w:rsidRPr="00EA6720">
        <w:rPr>
          <w:rFonts w:ascii="Oslo Sans Office" w:hAnsi="Oslo Sans Office"/>
          <w:b/>
          <w:lang w:val="nb-NO"/>
        </w:rPr>
        <w:t xml:space="preserve"> OPPDRAGSGIVER OG</w:t>
      </w:r>
      <w:r w:rsidRPr="00EA6720">
        <w:rPr>
          <w:rFonts w:ascii="Oslo Sans Office" w:hAnsi="Oslo Sans Office"/>
          <w:b/>
          <w:lang w:val="nb-NO"/>
        </w:rPr>
        <w:t xml:space="preserve"> KONKURRANSEN</w:t>
      </w:r>
      <w:r w:rsidR="00585456" w:rsidRPr="00EA6720">
        <w:rPr>
          <w:rFonts w:ascii="Oslo Sans Office" w:hAnsi="Oslo Sans Office"/>
          <w:b/>
          <w:lang w:val="nb-NO"/>
        </w:rPr>
        <w:t xml:space="preserve"> </w:t>
      </w:r>
    </w:p>
    <w:p w14:paraId="26069EC3" w14:textId="77777777" w:rsidR="00585456" w:rsidRPr="00EA6720" w:rsidRDefault="00585456" w:rsidP="000D38C7">
      <w:pPr>
        <w:pStyle w:val="Ingenmellomrom"/>
        <w:rPr>
          <w:rFonts w:ascii="Oslo Sans Office" w:hAnsi="Oslo Sans Office"/>
          <w:b/>
        </w:rPr>
      </w:pPr>
    </w:p>
    <w:p w14:paraId="67055CE1" w14:textId="77777777" w:rsidR="000D38C7" w:rsidRPr="00EA6720" w:rsidRDefault="00585456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Del A</w:t>
      </w:r>
      <w:r w:rsidRPr="00EA6720">
        <w:rPr>
          <w:rFonts w:ascii="Oslo Sans Office" w:hAnsi="Oslo Sans Office"/>
          <w:b/>
          <w:sz w:val="20"/>
          <w:szCs w:val="20"/>
        </w:rPr>
        <w:tab/>
      </w:r>
      <w:r w:rsidRPr="00EA6720">
        <w:rPr>
          <w:rFonts w:ascii="Oslo Sans Office" w:hAnsi="Oslo Sans Office"/>
          <w:b/>
          <w:sz w:val="20"/>
          <w:szCs w:val="20"/>
        </w:rPr>
        <w:tab/>
      </w:r>
      <w:r w:rsidR="000D38C7" w:rsidRPr="00EA6720">
        <w:rPr>
          <w:rFonts w:ascii="Oslo Sans Office" w:hAnsi="Oslo Sans Office"/>
          <w:b/>
          <w:sz w:val="20"/>
          <w:szCs w:val="20"/>
        </w:rPr>
        <w:t>Oppdragsgivers identitet</w:t>
      </w:r>
    </w:p>
    <w:p w14:paraId="53C90CDD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50"/>
        <w:gridCol w:w="6060"/>
      </w:tblGrid>
      <w:tr w:rsidR="000D38C7" w:rsidRPr="00EA6720" w14:paraId="1101B8DC" w14:textId="77777777" w:rsidTr="00AF7492">
        <w:tc>
          <w:tcPr>
            <w:tcW w:w="3085" w:type="dxa"/>
          </w:tcPr>
          <w:p w14:paraId="62FF4E0E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Navn</w:t>
            </w:r>
          </w:p>
        </w:tc>
        <w:tc>
          <w:tcPr>
            <w:tcW w:w="6127" w:type="dxa"/>
          </w:tcPr>
          <w:p w14:paraId="77624BC5" w14:textId="77777777" w:rsidR="000D38C7" w:rsidRPr="00EA6720" w:rsidRDefault="00EC549D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Eiendoms- og byfornyelsesetaten</w:t>
            </w:r>
          </w:p>
        </w:tc>
      </w:tr>
      <w:tr w:rsidR="000D38C7" w:rsidRPr="00EA6720" w14:paraId="6AE92B35" w14:textId="77777777" w:rsidTr="00AF7492">
        <w:tc>
          <w:tcPr>
            <w:tcW w:w="3085" w:type="dxa"/>
          </w:tcPr>
          <w:p w14:paraId="0A1D7FCE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Adresse</w:t>
            </w:r>
          </w:p>
        </w:tc>
        <w:tc>
          <w:tcPr>
            <w:tcW w:w="6127" w:type="dxa"/>
          </w:tcPr>
          <w:p w14:paraId="28BCB7F0" w14:textId="77777777" w:rsidR="000D38C7" w:rsidRPr="00EA6720" w:rsidRDefault="00EC549D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Christian Krohgs gate 16</w:t>
            </w:r>
          </w:p>
        </w:tc>
      </w:tr>
    </w:tbl>
    <w:p w14:paraId="0E2B72DD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33E23D43" w14:textId="77777777" w:rsidR="000D38C7" w:rsidRPr="00EA6720" w:rsidRDefault="00585456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Del B</w:t>
      </w:r>
      <w:r w:rsidRPr="00EA6720">
        <w:rPr>
          <w:rFonts w:ascii="Oslo Sans Office" w:hAnsi="Oslo Sans Office"/>
          <w:b/>
          <w:sz w:val="20"/>
          <w:szCs w:val="20"/>
        </w:rPr>
        <w:tab/>
      </w:r>
      <w:r w:rsidRPr="00EA6720">
        <w:rPr>
          <w:rFonts w:ascii="Oslo Sans Office" w:hAnsi="Oslo Sans Office"/>
          <w:b/>
          <w:sz w:val="20"/>
          <w:szCs w:val="20"/>
        </w:rPr>
        <w:tab/>
      </w:r>
      <w:r w:rsidR="000D38C7" w:rsidRPr="00EA6720">
        <w:rPr>
          <w:rFonts w:ascii="Oslo Sans Office" w:hAnsi="Oslo Sans Office"/>
          <w:b/>
          <w:sz w:val="20"/>
          <w:szCs w:val="20"/>
        </w:rPr>
        <w:t>Opplysninger om konkurransen</w:t>
      </w:r>
    </w:p>
    <w:p w14:paraId="0954F6EE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61"/>
        <w:gridCol w:w="6049"/>
      </w:tblGrid>
      <w:tr w:rsidR="000D38C7" w:rsidRPr="003D4E23" w14:paraId="28836147" w14:textId="77777777" w:rsidTr="00A51547">
        <w:tc>
          <w:tcPr>
            <w:tcW w:w="3085" w:type="dxa"/>
          </w:tcPr>
          <w:p w14:paraId="1B91B5CC" w14:textId="77777777" w:rsidR="000D38C7" w:rsidRPr="00EA6720" w:rsidRDefault="000D38C7" w:rsidP="00A51547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Tittel</w:t>
            </w:r>
          </w:p>
        </w:tc>
        <w:tc>
          <w:tcPr>
            <w:tcW w:w="6127" w:type="dxa"/>
          </w:tcPr>
          <w:p w14:paraId="3FF80277" w14:textId="3F354985" w:rsidR="000D38C7" w:rsidRPr="00F4782A" w:rsidRDefault="003D4E23" w:rsidP="00A51547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4782A">
              <w:rPr>
                <w:rFonts w:ascii="Oslo Sans Office" w:hAnsi="Oslo Sans Office"/>
                <w:sz w:val="20"/>
                <w:szCs w:val="20"/>
              </w:rPr>
              <w:t>Rehabilitering av mur under pumpehuset, Dikemark</w:t>
            </w:r>
          </w:p>
        </w:tc>
      </w:tr>
      <w:tr w:rsidR="000D38C7" w:rsidRPr="008756F6" w14:paraId="18DE8DA5" w14:textId="77777777" w:rsidTr="00A51547">
        <w:tc>
          <w:tcPr>
            <w:tcW w:w="3085" w:type="dxa"/>
          </w:tcPr>
          <w:p w14:paraId="5337B6A9" w14:textId="77777777" w:rsidR="000D38C7" w:rsidRPr="00EA6720" w:rsidRDefault="000D38C7" w:rsidP="00A51547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Kort beskrivelse</w:t>
            </w:r>
          </w:p>
        </w:tc>
        <w:tc>
          <w:tcPr>
            <w:tcW w:w="6127" w:type="dxa"/>
          </w:tcPr>
          <w:p w14:paraId="26C619F5" w14:textId="03F009CC" w:rsidR="000D38C7" w:rsidRPr="00F4782A" w:rsidRDefault="003D4E23" w:rsidP="00EA6720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 w:rsidRPr="00F4782A">
              <w:rPr>
                <w:rFonts w:ascii="Oslo Sans Office" w:hAnsi="Oslo Sans Office"/>
                <w:sz w:val="20"/>
                <w:szCs w:val="20"/>
                <w:lang w:val="nb-NO"/>
              </w:rPr>
              <w:t xml:space="preserve">Oppdraget består av </w:t>
            </w:r>
            <w:r w:rsidR="00BA283B" w:rsidRPr="00F4782A">
              <w:rPr>
                <w:rFonts w:ascii="Oslo Sans Office" w:hAnsi="Oslo Sans Office"/>
                <w:sz w:val="20"/>
                <w:szCs w:val="20"/>
                <w:lang w:val="nb-NO"/>
              </w:rPr>
              <w:t xml:space="preserve">å rehabilitere mur/fundament </w:t>
            </w:r>
            <w:r w:rsidR="00D4552A" w:rsidRPr="00F4782A">
              <w:rPr>
                <w:rFonts w:ascii="Oslo Sans Office" w:hAnsi="Oslo Sans Office"/>
                <w:sz w:val="20"/>
                <w:szCs w:val="20"/>
                <w:lang w:val="nb-NO"/>
              </w:rPr>
              <w:t xml:space="preserve">under pumpehuset i Dikemarkveien 33 </w:t>
            </w:r>
          </w:p>
        </w:tc>
      </w:tr>
      <w:tr w:rsidR="000D38C7" w:rsidRPr="00EA6720" w14:paraId="6BD60753" w14:textId="77777777" w:rsidTr="00A51547">
        <w:tc>
          <w:tcPr>
            <w:tcW w:w="3085" w:type="dxa"/>
          </w:tcPr>
          <w:p w14:paraId="2CECAAEA" w14:textId="77777777" w:rsidR="000D38C7" w:rsidRPr="00EA6720" w:rsidRDefault="000D38C7" w:rsidP="00A51547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Oppdragsgivers saksnummer</w:t>
            </w:r>
          </w:p>
        </w:tc>
        <w:tc>
          <w:tcPr>
            <w:tcW w:w="6127" w:type="dxa"/>
          </w:tcPr>
          <w:p w14:paraId="0E65A0C9" w14:textId="4AA13BB1" w:rsidR="000D38C7" w:rsidRPr="00F4782A" w:rsidRDefault="00F4782A" w:rsidP="00A51547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4782A">
              <w:rPr>
                <w:rFonts w:ascii="Oslo Sans Office" w:hAnsi="Oslo Sans Office"/>
                <w:sz w:val="20"/>
                <w:szCs w:val="20"/>
              </w:rPr>
              <w:t>26/1726</w:t>
            </w:r>
          </w:p>
        </w:tc>
      </w:tr>
    </w:tbl>
    <w:p w14:paraId="0CE3DFDC" w14:textId="77777777" w:rsidR="000D38C7" w:rsidRPr="00EA6720" w:rsidRDefault="00A5154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br w:type="textWrapping" w:clear="all"/>
      </w:r>
    </w:p>
    <w:p w14:paraId="1D0FB332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</w:p>
    <w:p w14:paraId="7E5A4872" w14:textId="110B45E9" w:rsidR="000D38C7" w:rsidRPr="00EA6720" w:rsidRDefault="000D38C7" w:rsidP="000D38C7">
      <w:pPr>
        <w:rPr>
          <w:rFonts w:ascii="Oslo Sans Office" w:hAnsi="Oslo Sans Office"/>
          <w:b/>
          <w:szCs w:val="22"/>
        </w:rPr>
      </w:pPr>
      <w:r w:rsidRPr="00EA6720">
        <w:rPr>
          <w:rFonts w:ascii="Oslo Sans Office" w:hAnsi="Oslo Sans Office"/>
          <w:b/>
          <w:lang w:val="nb-NO"/>
        </w:rPr>
        <w:br w:type="page"/>
      </w:r>
      <w:r w:rsidRPr="00EA6720">
        <w:rPr>
          <w:rFonts w:ascii="Oslo Sans Office" w:hAnsi="Oslo Sans Office"/>
          <w:b/>
          <w:szCs w:val="22"/>
          <w:lang w:val="nb-NO"/>
        </w:rPr>
        <w:lastRenderedPageBreak/>
        <w:t>DEL II</w:t>
      </w:r>
      <w:r w:rsidR="00EA6720">
        <w:rPr>
          <w:rFonts w:ascii="Oslo Sans Office" w:hAnsi="Oslo Sans Office"/>
          <w:b/>
          <w:szCs w:val="22"/>
          <w:lang w:val="nb-NO"/>
        </w:rPr>
        <w:tab/>
      </w:r>
      <w:r w:rsidRPr="00EA6720">
        <w:rPr>
          <w:rFonts w:ascii="Oslo Sans Office" w:hAnsi="Oslo Sans Office"/>
          <w:b/>
          <w:szCs w:val="22"/>
          <w:lang w:val="nb-NO"/>
        </w:rPr>
        <w:tab/>
        <w:t>OPPLYSN</w:t>
      </w:r>
      <w:r w:rsidRPr="00EA6720">
        <w:rPr>
          <w:rFonts w:ascii="Oslo Sans Office" w:hAnsi="Oslo Sans Office"/>
          <w:b/>
          <w:szCs w:val="22"/>
        </w:rPr>
        <w:t>INGER OM LEVERANDØREN</w:t>
      </w:r>
    </w:p>
    <w:p w14:paraId="689A41F6" w14:textId="77777777" w:rsidR="000D38C7" w:rsidRPr="00EA6720" w:rsidRDefault="000D38C7" w:rsidP="000D38C7">
      <w:pPr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Del A</w:t>
      </w:r>
      <w:r w:rsidRPr="00EA6720">
        <w:rPr>
          <w:rFonts w:ascii="Oslo Sans Office" w:hAnsi="Oslo Sans Office"/>
          <w:b/>
          <w:sz w:val="20"/>
          <w:szCs w:val="20"/>
        </w:rPr>
        <w:tab/>
      </w:r>
      <w:r w:rsidRPr="00EA6720">
        <w:rPr>
          <w:rFonts w:ascii="Oslo Sans Office" w:hAnsi="Oslo Sans Office"/>
          <w:b/>
          <w:sz w:val="20"/>
          <w:szCs w:val="20"/>
        </w:rPr>
        <w:tab/>
      </w:r>
      <w:proofErr w:type="spellStart"/>
      <w:r w:rsidRPr="00EA6720">
        <w:rPr>
          <w:rFonts w:ascii="Oslo Sans Office" w:hAnsi="Oslo Sans Office"/>
          <w:b/>
          <w:sz w:val="20"/>
          <w:szCs w:val="20"/>
        </w:rPr>
        <w:t>Opplysninger</w:t>
      </w:r>
      <w:proofErr w:type="spellEnd"/>
      <w:r w:rsidRPr="00EA6720">
        <w:rPr>
          <w:rFonts w:ascii="Oslo Sans Office" w:hAnsi="Oslo Sans Office"/>
          <w:b/>
          <w:sz w:val="20"/>
          <w:szCs w:val="20"/>
        </w:rPr>
        <w:t xml:space="preserve"> om </w:t>
      </w:r>
      <w:proofErr w:type="spellStart"/>
      <w:r w:rsidRPr="00EA6720">
        <w:rPr>
          <w:rFonts w:ascii="Oslo Sans Office" w:hAnsi="Oslo Sans Office"/>
          <w:b/>
          <w:sz w:val="20"/>
          <w:szCs w:val="20"/>
        </w:rPr>
        <w:t>leverandøren</w:t>
      </w:r>
      <w:proofErr w:type="spellEnd"/>
    </w:p>
    <w:p w14:paraId="00E160A6" w14:textId="77777777" w:rsidR="000D38C7" w:rsidRPr="00EA6720" w:rsidRDefault="000D38C7" w:rsidP="000D38C7">
      <w:pPr>
        <w:rPr>
          <w:rFonts w:ascii="Oslo Sans Office" w:hAnsi="Oslo Sans Office"/>
          <w:b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74"/>
        <w:gridCol w:w="6036"/>
      </w:tblGrid>
      <w:tr w:rsidR="000D38C7" w:rsidRPr="00EA6720" w14:paraId="684ED46F" w14:textId="77777777" w:rsidTr="00AF7492">
        <w:tc>
          <w:tcPr>
            <w:tcW w:w="3085" w:type="dxa"/>
            <w:vAlign w:val="center"/>
          </w:tcPr>
          <w:p w14:paraId="6145717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Navn</w:t>
            </w:r>
          </w:p>
        </w:tc>
        <w:tc>
          <w:tcPr>
            <w:tcW w:w="6127" w:type="dxa"/>
          </w:tcPr>
          <w:p w14:paraId="401E7557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6B8855C2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565A07D7" w14:textId="77777777" w:rsidTr="00AF7492">
        <w:tc>
          <w:tcPr>
            <w:tcW w:w="3085" w:type="dxa"/>
            <w:vAlign w:val="center"/>
          </w:tcPr>
          <w:p w14:paraId="333881F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Adresse</w:t>
            </w:r>
          </w:p>
        </w:tc>
        <w:tc>
          <w:tcPr>
            <w:tcW w:w="6127" w:type="dxa"/>
          </w:tcPr>
          <w:p w14:paraId="19DE99D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0BC01D3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642E1149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3E0659FD" w14:textId="77777777" w:rsidTr="00AF7492">
        <w:tc>
          <w:tcPr>
            <w:tcW w:w="3085" w:type="dxa"/>
            <w:vAlign w:val="center"/>
          </w:tcPr>
          <w:p w14:paraId="56EBB9A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Organisasjonsnummer</w:t>
            </w:r>
          </w:p>
        </w:tc>
        <w:tc>
          <w:tcPr>
            <w:tcW w:w="6127" w:type="dxa"/>
          </w:tcPr>
          <w:p w14:paraId="2C3DB00E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5597DD0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14B70499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4C381236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Kan leverandøren fremlegge en attest for betaling av skatter, avgifter og trygdeavgifter?</w:t>
      </w:r>
    </w:p>
    <w:p w14:paraId="1E1F770A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001690ED" w14:textId="77777777" w:rsidTr="00AF7492">
        <w:tc>
          <w:tcPr>
            <w:tcW w:w="817" w:type="dxa"/>
          </w:tcPr>
          <w:p w14:paraId="382670CF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35C27530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3335EB45" w14:textId="77777777" w:rsidTr="00AF7492">
        <w:tc>
          <w:tcPr>
            <w:tcW w:w="817" w:type="dxa"/>
          </w:tcPr>
          <w:p w14:paraId="7CC2897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4E1FC0D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368F96E0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3D9BDCED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Hvis den relevante dokumentasjonen er tilgengelig i elektronisk form, angi hvor:</w:t>
      </w:r>
    </w:p>
    <w:p w14:paraId="1F7749DD" w14:textId="77777777" w:rsidR="000D38C7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10"/>
      </w:tblGrid>
      <w:tr w:rsidR="00380D8D" w:rsidRPr="008756F6" w14:paraId="7D667BC1" w14:textId="77777777" w:rsidTr="000F6DE8">
        <w:tc>
          <w:tcPr>
            <w:tcW w:w="9212" w:type="dxa"/>
          </w:tcPr>
          <w:p w14:paraId="48DDC2E2" w14:textId="77777777" w:rsidR="00380D8D" w:rsidRPr="00EA6720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E8A414C" w14:textId="77777777" w:rsidR="00380D8D" w:rsidRPr="00EA6720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18F801B7" w14:textId="77777777" w:rsidR="00380D8D" w:rsidRPr="00EA6720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373A0BA6" w14:textId="77777777" w:rsidR="00380D8D" w:rsidRPr="00EA6720" w:rsidRDefault="00380D8D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07DD606D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52C8DD16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Del B</w:t>
      </w:r>
      <w:r w:rsidRPr="00EA6720">
        <w:rPr>
          <w:rFonts w:ascii="Oslo Sans Office" w:hAnsi="Oslo Sans Office"/>
          <w:b/>
          <w:sz w:val="20"/>
          <w:szCs w:val="20"/>
        </w:rPr>
        <w:tab/>
      </w:r>
      <w:r w:rsidRPr="00EA6720">
        <w:rPr>
          <w:rFonts w:ascii="Oslo Sans Office" w:hAnsi="Oslo Sans Office"/>
          <w:b/>
          <w:sz w:val="20"/>
          <w:szCs w:val="20"/>
        </w:rPr>
        <w:tab/>
        <w:t>Opplysninger om leverandørens representanter</w:t>
      </w:r>
    </w:p>
    <w:p w14:paraId="7ED66443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</w:p>
    <w:p w14:paraId="01D1654A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Angi navn og adresser på de(n) personen(e) som har kompetanse til å representere leverandøren i forbindelse med denne konkurransen:</w:t>
      </w:r>
    </w:p>
    <w:p w14:paraId="5927809A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06"/>
        <w:gridCol w:w="5904"/>
      </w:tblGrid>
      <w:tr w:rsidR="000D38C7" w:rsidRPr="00EA6720" w14:paraId="141DE926" w14:textId="77777777" w:rsidTr="00AF7492">
        <w:tc>
          <w:tcPr>
            <w:tcW w:w="3227" w:type="dxa"/>
            <w:vAlign w:val="center"/>
          </w:tcPr>
          <w:p w14:paraId="5B7D810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Fornavn</w:t>
            </w:r>
          </w:p>
        </w:tc>
        <w:tc>
          <w:tcPr>
            <w:tcW w:w="5985" w:type="dxa"/>
          </w:tcPr>
          <w:p w14:paraId="78CC5F7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5376EAE3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20DB15EC" w14:textId="77777777" w:rsidTr="00AF7492">
        <w:tc>
          <w:tcPr>
            <w:tcW w:w="3227" w:type="dxa"/>
            <w:vAlign w:val="center"/>
          </w:tcPr>
          <w:p w14:paraId="5A8612BF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Etternavn</w:t>
            </w:r>
          </w:p>
        </w:tc>
        <w:tc>
          <w:tcPr>
            <w:tcW w:w="5985" w:type="dxa"/>
          </w:tcPr>
          <w:p w14:paraId="648A0F3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1F76850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010D6AF0" w14:textId="77777777" w:rsidTr="00AF7492">
        <w:tc>
          <w:tcPr>
            <w:tcW w:w="3227" w:type="dxa"/>
            <w:vAlign w:val="center"/>
          </w:tcPr>
          <w:p w14:paraId="0FE4BC2E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Adresse</w:t>
            </w:r>
          </w:p>
        </w:tc>
        <w:tc>
          <w:tcPr>
            <w:tcW w:w="5985" w:type="dxa"/>
          </w:tcPr>
          <w:p w14:paraId="5513E21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6D55AB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206919F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15ED9F28" w14:textId="77777777" w:rsidTr="00AF7492">
        <w:tc>
          <w:tcPr>
            <w:tcW w:w="3227" w:type="dxa"/>
            <w:vAlign w:val="center"/>
          </w:tcPr>
          <w:p w14:paraId="7ACC3B7F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Epost</w:t>
            </w:r>
          </w:p>
        </w:tc>
        <w:tc>
          <w:tcPr>
            <w:tcW w:w="5985" w:type="dxa"/>
          </w:tcPr>
          <w:p w14:paraId="08136DD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6C69123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191C4BCC" w14:textId="77777777" w:rsidTr="00AF7492">
        <w:tc>
          <w:tcPr>
            <w:tcW w:w="3227" w:type="dxa"/>
            <w:vAlign w:val="center"/>
          </w:tcPr>
          <w:p w14:paraId="57FF71B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Telefon</w:t>
            </w:r>
          </w:p>
        </w:tc>
        <w:tc>
          <w:tcPr>
            <w:tcW w:w="5985" w:type="dxa"/>
          </w:tcPr>
          <w:p w14:paraId="7DBA251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692DB24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8756F6" w14:paraId="59F26344" w14:textId="77777777" w:rsidTr="00AF7492">
        <w:tc>
          <w:tcPr>
            <w:tcW w:w="3227" w:type="dxa"/>
            <w:vAlign w:val="center"/>
          </w:tcPr>
          <w:p w14:paraId="6D947EF7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Stilling/opptrer i egenskap av</w:t>
            </w:r>
          </w:p>
        </w:tc>
        <w:tc>
          <w:tcPr>
            <w:tcW w:w="5985" w:type="dxa"/>
          </w:tcPr>
          <w:p w14:paraId="74D7A9DC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109C5EE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42D7183F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</w:p>
    <w:p w14:paraId="50C9FBFB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Del C</w:t>
      </w:r>
      <w:r w:rsidRPr="00EA6720">
        <w:rPr>
          <w:rFonts w:ascii="Oslo Sans Office" w:hAnsi="Oslo Sans Office"/>
          <w:b/>
          <w:sz w:val="20"/>
          <w:szCs w:val="20"/>
        </w:rPr>
        <w:tab/>
      </w:r>
      <w:r w:rsidRPr="00EA6720">
        <w:rPr>
          <w:rFonts w:ascii="Oslo Sans Office" w:hAnsi="Oslo Sans Office"/>
          <w:b/>
          <w:sz w:val="20"/>
          <w:szCs w:val="20"/>
        </w:rPr>
        <w:tab/>
        <w:t>Underleverandører</w:t>
      </w:r>
    </w:p>
    <w:p w14:paraId="6FD4B6E1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4E78C8C1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Har leverandøren til hensikt å bruke underleverandør til å oppfylle kontrakten?</w:t>
      </w:r>
    </w:p>
    <w:p w14:paraId="0ABA6710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12672EB7" w14:textId="77777777" w:rsidTr="00AF7492">
        <w:tc>
          <w:tcPr>
            <w:tcW w:w="817" w:type="dxa"/>
          </w:tcPr>
          <w:p w14:paraId="2C10873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111FF78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05ACF6DE" w14:textId="77777777" w:rsidTr="00AF7492">
        <w:tc>
          <w:tcPr>
            <w:tcW w:w="817" w:type="dxa"/>
          </w:tcPr>
          <w:p w14:paraId="1B77D8F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5FCAE480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5787597F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7E813579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3DED6914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15E2D8BB" w14:textId="0036F989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lastRenderedPageBreak/>
        <w:t>Hvis ja, oppgi hvilke</w:t>
      </w:r>
      <w:r w:rsidR="00380D8D">
        <w:rPr>
          <w:rFonts w:ascii="Oslo Sans Office" w:hAnsi="Oslo Sans Office"/>
          <w:sz w:val="20"/>
          <w:szCs w:val="20"/>
        </w:rPr>
        <w:t>:</w:t>
      </w:r>
    </w:p>
    <w:p w14:paraId="3AA1324F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553"/>
        <w:gridCol w:w="3557"/>
      </w:tblGrid>
      <w:tr w:rsidR="000D38C7" w:rsidRPr="00EA6720" w14:paraId="370BFD16" w14:textId="77777777" w:rsidTr="00AF7492">
        <w:tc>
          <w:tcPr>
            <w:tcW w:w="5637" w:type="dxa"/>
          </w:tcPr>
          <w:p w14:paraId="5513D943" w14:textId="77777777" w:rsidR="000D38C7" w:rsidRPr="00EA6720" w:rsidRDefault="000D38C7" w:rsidP="00AF7492">
            <w:pPr>
              <w:pStyle w:val="Ingenmellomrom"/>
              <w:jc w:val="center"/>
              <w:rPr>
                <w:rFonts w:ascii="Oslo Sans Office" w:hAnsi="Oslo Sans Office"/>
                <w:b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b/>
                <w:sz w:val="20"/>
                <w:szCs w:val="20"/>
              </w:rPr>
              <w:t>Navn</w:t>
            </w:r>
          </w:p>
        </w:tc>
        <w:tc>
          <w:tcPr>
            <w:tcW w:w="3575" w:type="dxa"/>
          </w:tcPr>
          <w:p w14:paraId="7582D400" w14:textId="77777777" w:rsidR="000D38C7" w:rsidRPr="00EA6720" w:rsidRDefault="000D38C7" w:rsidP="00AF7492">
            <w:pPr>
              <w:pStyle w:val="Ingenmellomrom"/>
              <w:jc w:val="center"/>
              <w:rPr>
                <w:rFonts w:ascii="Oslo Sans Office" w:hAnsi="Oslo Sans Office"/>
                <w:b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b/>
                <w:sz w:val="20"/>
                <w:szCs w:val="20"/>
              </w:rPr>
              <w:t>Organisasjonsnummer</w:t>
            </w:r>
          </w:p>
        </w:tc>
      </w:tr>
      <w:tr w:rsidR="000D38C7" w:rsidRPr="00EA6720" w14:paraId="71A4BD18" w14:textId="77777777" w:rsidTr="00AF7492">
        <w:tc>
          <w:tcPr>
            <w:tcW w:w="5637" w:type="dxa"/>
          </w:tcPr>
          <w:p w14:paraId="61F8FCD9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2808F217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3575" w:type="dxa"/>
          </w:tcPr>
          <w:p w14:paraId="7A3C2D5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56066C39" w14:textId="77777777" w:rsidTr="00AF7492">
        <w:tc>
          <w:tcPr>
            <w:tcW w:w="5637" w:type="dxa"/>
          </w:tcPr>
          <w:p w14:paraId="57F7350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41BA62B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3575" w:type="dxa"/>
          </w:tcPr>
          <w:p w14:paraId="266A45D9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2D1CFB4C" w14:textId="77777777" w:rsidTr="00AF7492">
        <w:tc>
          <w:tcPr>
            <w:tcW w:w="5637" w:type="dxa"/>
          </w:tcPr>
          <w:p w14:paraId="4F72B11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E012FF2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3575" w:type="dxa"/>
          </w:tcPr>
          <w:p w14:paraId="0E9960A3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49AC83A2" w14:textId="77777777" w:rsidTr="00AF7492">
        <w:tc>
          <w:tcPr>
            <w:tcW w:w="5637" w:type="dxa"/>
          </w:tcPr>
          <w:p w14:paraId="4BE16149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205DFCB9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3575" w:type="dxa"/>
          </w:tcPr>
          <w:p w14:paraId="50B4F87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1848CA3F" w14:textId="77777777" w:rsidTr="00AF7492">
        <w:tc>
          <w:tcPr>
            <w:tcW w:w="5637" w:type="dxa"/>
          </w:tcPr>
          <w:p w14:paraId="7A42C39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6E56DE6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3575" w:type="dxa"/>
          </w:tcPr>
          <w:p w14:paraId="159F388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3B838AA2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406A4816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 xml:space="preserve">Støtter leverandøren seg på underleverandørene </w:t>
      </w:r>
      <w:r w:rsidRPr="00EA6720">
        <w:rPr>
          <w:rFonts w:ascii="Oslo Sans Office" w:hAnsi="Oslo Sans Office"/>
          <w:b/>
          <w:sz w:val="20"/>
          <w:szCs w:val="20"/>
        </w:rPr>
        <w:t>for å oppfylle kvalifikasjonskravene</w:t>
      </w:r>
      <w:r w:rsidRPr="00EA6720">
        <w:rPr>
          <w:rFonts w:ascii="Oslo Sans Office" w:hAnsi="Oslo Sans Office"/>
          <w:sz w:val="20"/>
          <w:szCs w:val="20"/>
        </w:rPr>
        <w:t xml:space="preserve"> i del IV nedenfor?</w:t>
      </w:r>
    </w:p>
    <w:p w14:paraId="485C48A9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1BC68AC6" w14:textId="77777777" w:rsidTr="00AF7492">
        <w:tc>
          <w:tcPr>
            <w:tcW w:w="817" w:type="dxa"/>
          </w:tcPr>
          <w:p w14:paraId="175C5EF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4DB45FA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3B24E764" w14:textId="77777777" w:rsidTr="00AF7492">
        <w:tc>
          <w:tcPr>
            <w:tcW w:w="817" w:type="dxa"/>
          </w:tcPr>
          <w:p w14:paraId="2AC68022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1C2E66A7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11CDAF30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1AC67F55" w14:textId="73E65238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Hvis ja, vennligst</w:t>
      </w:r>
      <w:r w:rsidR="00E96902" w:rsidRPr="00EA6720">
        <w:rPr>
          <w:rFonts w:ascii="Oslo Sans Office" w:hAnsi="Oslo Sans Office"/>
          <w:sz w:val="20"/>
          <w:szCs w:val="20"/>
        </w:rPr>
        <w:t xml:space="preserve"> utdyp, eller henvis til vedlegg</w:t>
      </w:r>
      <w:r w:rsidR="00EA6720">
        <w:rPr>
          <w:rFonts w:ascii="Oslo Sans Office" w:hAnsi="Oslo Sans Office"/>
          <w:sz w:val="20"/>
          <w:szCs w:val="20"/>
        </w:rPr>
        <w:t>:</w:t>
      </w:r>
    </w:p>
    <w:p w14:paraId="4C0FB0E0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10"/>
      </w:tblGrid>
      <w:tr w:rsidR="000D38C7" w:rsidRPr="008756F6" w14:paraId="51C0B086" w14:textId="77777777" w:rsidTr="00AF7492">
        <w:tc>
          <w:tcPr>
            <w:tcW w:w="9212" w:type="dxa"/>
          </w:tcPr>
          <w:p w14:paraId="110168C7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E1D673E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490EA44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6840ED21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1DD5ECC6" w14:textId="234C0676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 xml:space="preserve">Opplysninger som etterspørres i del II og III i dette skjemaet skal leveres for alle underleverandører. Dersom hovedleverandør </w:t>
      </w:r>
      <w:r w:rsidR="00EA6720">
        <w:rPr>
          <w:rFonts w:ascii="Oslo Sans Office" w:hAnsi="Oslo Sans Office"/>
          <w:sz w:val="20"/>
          <w:szCs w:val="20"/>
        </w:rPr>
        <w:t>trenger</w:t>
      </w:r>
      <w:r w:rsidRPr="00EA6720">
        <w:rPr>
          <w:rFonts w:ascii="Oslo Sans Office" w:hAnsi="Oslo Sans Office"/>
          <w:sz w:val="20"/>
          <w:szCs w:val="20"/>
        </w:rPr>
        <w:t xml:space="preserve"> underleverandør for å oppfylle </w:t>
      </w:r>
      <w:r w:rsidR="00EA6720">
        <w:rPr>
          <w:rFonts w:ascii="Oslo Sans Office" w:hAnsi="Oslo Sans Office"/>
          <w:sz w:val="20"/>
          <w:szCs w:val="20"/>
        </w:rPr>
        <w:t>ett eller flere</w:t>
      </w:r>
      <w:r w:rsidRPr="00EA6720">
        <w:rPr>
          <w:rFonts w:ascii="Oslo Sans Office" w:hAnsi="Oslo Sans Office"/>
          <w:sz w:val="20"/>
          <w:szCs w:val="20"/>
        </w:rPr>
        <w:t xml:space="preserve"> kvalifikasjonskrav, skal relevante opplysninger i del IV også oppgis, samt at det innleveres en forpliktelseserklæring.</w:t>
      </w:r>
    </w:p>
    <w:p w14:paraId="32E91CFB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340993BD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6E75893B" w14:textId="77777777" w:rsidR="000D38C7" w:rsidRPr="00EA6720" w:rsidRDefault="000D38C7" w:rsidP="000D38C7">
      <w:pPr>
        <w:rPr>
          <w:rFonts w:ascii="Oslo Sans Office" w:hAnsi="Oslo Sans Office"/>
          <w:b/>
          <w:szCs w:val="22"/>
          <w:lang w:val="nb-NO"/>
        </w:rPr>
      </w:pPr>
      <w:r w:rsidRPr="00EA6720">
        <w:rPr>
          <w:rFonts w:ascii="Oslo Sans Office" w:hAnsi="Oslo Sans Office"/>
          <w:lang w:val="nb-NO"/>
        </w:rPr>
        <w:br w:type="page"/>
      </w:r>
      <w:r w:rsidRPr="00EA6720">
        <w:rPr>
          <w:rFonts w:ascii="Oslo Sans Office" w:hAnsi="Oslo Sans Office"/>
          <w:b/>
          <w:szCs w:val="22"/>
          <w:lang w:val="nb-NO"/>
        </w:rPr>
        <w:lastRenderedPageBreak/>
        <w:t>DEL III</w:t>
      </w:r>
      <w:r w:rsidRPr="00EA6720">
        <w:rPr>
          <w:rFonts w:ascii="Oslo Sans Office" w:hAnsi="Oslo Sans Office"/>
          <w:b/>
          <w:szCs w:val="22"/>
          <w:lang w:val="nb-NO"/>
        </w:rPr>
        <w:tab/>
        <w:t>AVVISNINGSGRUNNER</w:t>
      </w:r>
    </w:p>
    <w:p w14:paraId="2E1E98E4" w14:textId="77777777" w:rsidR="000D38C7" w:rsidRPr="00EA6720" w:rsidRDefault="000D38C7" w:rsidP="000D38C7">
      <w:pPr>
        <w:rPr>
          <w:rFonts w:ascii="Oslo Sans Office" w:hAnsi="Oslo Sans Office"/>
          <w:b/>
          <w:szCs w:val="22"/>
          <w:lang w:val="nb-NO"/>
        </w:rPr>
      </w:pPr>
    </w:p>
    <w:p w14:paraId="66DC316D" w14:textId="77777777" w:rsidR="000D38C7" w:rsidRPr="00EA6720" w:rsidRDefault="000D38C7" w:rsidP="000D38C7">
      <w:pPr>
        <w:rPr>
          <w:rFonts w:ascii="Oslo Sans Office" w:hAnsi="Oslo Sans Office"/>
          <w:b/>
          <w:sz w:val="20"/>
          <w:szCs w:val="20"/>
          <w:lang w:val="nb-NO"/>
        </w:rPr>
      </w:pPr>
      <w:r w:rsidRPr="00EA6720">
        <w:rPr>
          <w:rFonts w:ascii="Oslo Sans Office" w:hAnsi="Oslo Sans Office"/>
          <w:b/>
          <w:sz w:val="20"/>
          <w:szCs w:val="20"/>
          <w:lang w:val="nb-NO"/>
        </w:rPr>
        <w:t>Del A</w:t>
      </w:r>
      <w:r w:rsidRPr="00EA6720">
        <w:rPr>
          <w:rFonts w:ascii="Oslo Sans Office" w:hAnsi="Oslo Sans Office"/>
          <w:b/>
          <w:sz w:val="20"/>
          <w:szCs w:val="20"/>
          <w:lang w:val="nb-NO"/>
        </w:rPr>
        <w:tab/>
      </w:r>
      <w:r w:rsidRPr="00EA6720">
        <w:rPr>
          <w:rFonts w:ascii="Oslo Sans Office" w:hAnsi="Oslo Sans Office"/>
          <w:b/>
          <w:sz w:val="20"/>
          <w:szCs w:val="20"/>
          <w:lang w:val="nb-NO"/>
        </w:rPr>
        <w:tab/>
        <w:t>Inhabilitet og urimelige konkurransefordeler</w:t>
      </w:r>
    </w:p>
    <w:p w14:paraId="28611132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Er leverandøren selv eller en sentral person i selskapet i en av følgende situasjoner, jf. FOA § 9-5 første ledd:</w:t>
      </w:r>
    </w:p>
    <w:p w14:paraId="2EDD628A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4D9BE6E6" w14:textId="6858E44B" w:rsidR="008A71D0" w:rsidRDefault="00C06D3B" w:rsidP="000D38C7">
      <w:pPr>
        <w:pStyle w:val="Ingenmellomrom"/>
        <w:numPr>
          <w:ilvl w:val="0"/>
          <w:numId w:val="2"/>
        </w:numPr>
        <w:rPr>
          <w:rFonts w:ascii="Oslo Sans Office" w:hAnsi="Oslo Sans Office"/>
          <w:sz w:val="20"/>
          <w:szCs w:val="20"/>
        </w:rPr>
      </w:pPr>
      <w:r>
        <w:rPr>
          <w:rFonts w:ascii="Oslo Sans Office" w:hAnsi="Oslo Sans Office"/>
          <w:sz w:val="20"/>
          <w:szCs w:val="20"/>
        </w:rPr>
        <w:t>O</w:t>
      </w:r>
      <w:r w:rsidR="008A71D0">
        <w:rPr>
          <w:rFonts w:ascii="Oslo Sans Office" w:hAnsi="Oslo Sans Office"/>
          <w:sz w:val="20"/>
          <w:szCs w:val="20"/>
        </w:rPr>
        <w:t>ppfylle</w:t>
      </w:r>
      <w:r>
        <w:rPr>
          <w:rFonts w:ascii="Oslo Sans Office" w:hAnsi="Oslo Sans Office"/>
          <w:sz w:val="20"/>
          <w:szCs w:val="20"/>
        </w:rPr>
        <w:t>r ikke</w:t>
      </w:r>
      <w:r w:rsidR="008A71D0">
        <w:rPr>
          <w:rFonts w:ascii="Oslo Sans Office" w:hAnsi="Oslo Sans Office"/>
          <w:sz w:val="20"/>
          <w:szCs w:val="20"/>
        </w:rPr>
        <w:t xml:space="preserve"> kvalifikasjonskravene</w:t>
      </w:r>
    </w:p>
    <w:p w14:paraId="7E1A0486" w14:textId="65A9625D" w:rsidR="000D38C7" w:rsidRPr="00EA6720" w:rsidRDefault="00C06D3B" w:rsidP="000D38C7">
      <w:pPr>
        <w:pStyle w:val="Ingenmellomrom"/>
        <w:numPr>
          <w:ilvl w:val="0"/>
          <w:numId w:val="2"/>
        </w:numPr>
        <w:rPr>
          <w:rFonts w:ascii="Oslo Sans Office" w:hAnsi="Oslo Sans Office"/>
          <w:sz w:val="20"/>
          <w:szCs w:val="20"/>
        </w:rPr>
      </w:pPr>
      <w:r>
        <w:rPr>
          <w:rFonts w:ascii="Oslo Sans Office" w:hAnsi="Oslo Sans Office"/>
          <w:sz w:val="20"/>
          <w:szCs w:val="20"/>
        </w:rPr>
        <w:t>I en i</w:t>
      </w:r>
      <w:r w:rsidR="000D38C7" w:rsidRPr="00EA6720">
        <w:rPr>
          <w:rFonts w:ascii="Oslo Sans Office" w:hAnsi="Oslo Sans Office"/>
          <w:sz w:val="20"/>
          <w:szCs w:val="20"/>
        </w:rPr>
        <w:t xml:space="preserve">nteressekonflikt </w:t>
      </w:r>
      <w:r>
        <w:rPr>
          <w:rFonts w:ascii="Oslo Sans Office" w:hAnsi="Oslo Sans Office"/>
          <w:sz w:val="20"/>
          <w:szCs w:val="20"/>
        </w:rPr>
        <w:t>eller er inhabil i konkurransen</w:t>
      </w:r>
      <w:r w:rsidR="000D38C7" w:rsidRPr="00EA6720">
        <w:rPr>
          <w:rFonts w:ascii="Oslo Sans Office" w:hAnsi="Oslo Sans Office"/>
          <w:sz w:val="20"/>
          <w:szCs w:val="20"/>
        </w:rPr>
        <w:t xml:space="preserve"> </w:t>
      </w:r>
    </w:p>
    <w:p w14:paraId="472C71F4" w14:textId="1E753610" w:rsidR="000D38C7" w:rsidRPr="00EA6720" w:rsidRDefault="000D38C7" w:rsidP="000D38C7">
      <w:pPr>
        <w:pStyle w:val="Ingenmellomrom"/>
        <w:numPr>
          <w:ilvl w:val="0"/>
          <w:numId w:val="2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Delta</w:t>
      </w:r>
      <w:r w:rsidR="00C06D3B">
        <w:rPr>
          <w:rFonts w:ascii="Oslo Sans Office" w:hAnsi="Oslo Sans Office"/>
          <w:sz w:val="20"/>
          <w:szCs w:val="20"/>
        </w:rPr>
        <w:t>tt</w:t>
      </w:r>
      <w:r w:rsidRPr="00EA6720">
        <w:rPr>
          <w:rFonts w:ascii="Oslo Sans Office" w:hAnsi="Oslo Sans Office"/>
          <w:sz w:val="20"/>
          <w:szCs w:val="20"/>
        </w:rPr>
        <w:t xml:space="preserve"> i </w:t>
      </w:r>
      <w:r w:rsidR="001542AE" w:rsidRPr="00EA6720">
        <w:rPr>
          <w:rFonts w:ascii="Oslo Sans Office" w:hAnsi="Oslo Sans Office"/>
          <w:sz w:val="20"/>
          <w:szCs w:val="20"/>
        </w:rPr>
        <w:t xml:space="preserve">forberedelsen </w:t>
      </w:r>
      <w:r w:rsidRPr="00EA6720">
        <w:rPr>
          <w:rFonts w:ascii="Oslo Sans Office" w:hAnsi="Oslo Sans Office"/>
          <w:sz w:val="20"/>
          <w:szCs w:val="20"/>
        </w:rPr>
        <w:t>av konkurransen</w:t>
      </w:r>
      <w:r w:rsidR="00C06D3B">
        <w:rPr>
          <w:rFonts w:ascii="Oslo Sans Office" w:hAnsi="Oslo Sans Office"/>
          <w:sz w:val="20"/>
          <w:szCs w:val="20"/>
        </w:rPr>
        <w:t>,</w:t>
      </w:r>
      <w:r w:rsidRPr="00EA6720">
        <w:rPr>
          <w:rFonts w:ascii="Oslo Sans Office" w:hAnsi="Oslo Sans Office"/>
          <w:sz w:val="20"/>
          <w:szCs w:val="20"/>
        </w:rPr>
        <w:t xml:space="preserve"> </w:t>
      </w:r>
      <w:r w:rsidR="001542AE" w:rsidRPr="00EA6720">
        <w:rPr>
          <w:rFonts w:ascii="Oslo Sans Office" w:hAnsi="Oslo Sans Office"/>
          <w:sz w:val="20"/>
          <w:szCs w:val="20"/>
        </w:rPr>
        <w:t>og oppnådd en</w:t>
      </w:r>
      <w:r w:rsidRPr="00EA6720">
        <w:rPr>
          <w:rFonts w:ascii="Oslo Sans Office" w:hAnsi="Oslo Sans Office"/>
          <w:sz w:val="20"/>
          <w:szCs w:val="20"/>
        </w:rPr>
        <w:t xml:space="preserve"> konkurransefordel</w:t>
      </w:r>
    </w:p>
    <w:p w14:paraId="0F1C7F6D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7B0DDE7E" w14:textId="77777777" w:rsidTr="00AF7492">
        <w:tc>
          <w:tcPr>
            <w:tcW w:w="817" w:type="dxa"/>
          </w:tcPr>
          <w:p w14:paraId="53512DA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6C5103D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30BCE748" w14:textId="77777777" w:rsidTr="00AF7492">
        <w:tc>
          <w:tcPr>
            <w:tcW w:w="817" w:type="dxa"/>
          </w:tcPr>
          <w:p w14:paraId="5E1D846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2D6C59C7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5A0193A4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0989D64B" w14:textId="75B8FD09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Hvis ja, vennligst utdyp, eller henvis til vedlegg:</w:t>
      </w:r>
      <w:r w:rsidR="00DC7371" w:rsidRPr="00EA6720">
        <w:rPr>
          <w:rFonts w:ascii="Oslo Sans Office" w:hAnsi="Oslo Sans Office"/>
          <w:sz w:val="20"/>
          <w:szCs w:val="20"/>
        </w:rPr>
        <w:t xml:space="preserve"> </w:t>
      </w:r>
    </w:p>
    <w:p w14:paraId="07EEBB50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10"/>
      </w:tblGrid>
      <w:tr w:rsidR="000D38C7" w:rsidRPr="008756F6" w14:paraId="07AD9899" w14:textId="77777777" w:rsidTr="00AF7492">
        <w:tc>
          <w:tcPr>
            <w:tcW w:w="9212" w:type="dxa"/>
          </w:tcPr>
          <w:p w14:paraId="6C94AB2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1FFCD0E2" w14:textId="77777777" w:rsidR="000D38C7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4EE6CF5A" w14:textId="77777777" w:rsidR="00380D8D" w:rsidRPr="00EA6720" w:rsidRDefault="00380D8D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9C3E473" w14:textId="77777777" w:rsidR="000D38C7" w:rsidRPr="00EA6720" w:rsidRDefault="000D38C7" w:rsidP="000D38C7">
      <w:pPr>
        <w:rPr>
          <w:rFonts w:ascii="Oslo Sans Office" w:hAnsi="Oslo Sans Office"/>
          <w:b/>
          <w:sz w:val="20"/>
          <w:szCs w:val="20"/>
          <w:lang w:val="nb-NO"/>
        </w:rPr>
      </w:pPr>
    </w:p>
    <w:p w14:paraId="5B1FD276" w14:textId="77777777" w:rsidR="000D38C7" w:rsidRPr="00EA6720" w:rsidRDefault="000D38C7" w:rsidP="000D38C7">
      <w:pPr>
        <w:rPr>
          <w:rFonts w:ascii="Oslo Sans Office" w:hAnsi="Oslo Sans Office"/>
          <w:b/>
          <w:sz w:val="20"/>
          <w:szCs w:val="20"/>
          <w:lang w:val="nb-NO"/>
        </w:rPr>
      </w:pPr>
      <w:r w:rsidRPr="00EA6720">
        <w:rPr>
          <w:rFonts w:ascii="Oslo Sans Office" w:hAnsi="Oslo Sans Office"/>
          <w:b/>
          <w:sz w:val="20"/>
          <w:szCs w:val="20"/>
          <w:lang w:val="nb-NO"/>
        </w:rPr>
        <w:t>Del B</w:t>
      </w:r>
      <w:r w:rsidRPr="00EA6720">
        <w:rPr>
          <w:rFonts w:ascii="Oslo Sans Office" w:hAnsi="Oslo Sans Office"/>
          <w:b/>
          <w:sz w:val="20"/>
          <w:szCs w:val="20"/>
          <w:lang w:val="nb-NO"/>
        </w:rPr>
        <w:tab/>
      </w:r>
      <w:r w:rsidRPr="00EA6720">
        <w:rPr>
          <w:rFonts w:ascii="Oslo Sans Office" w:hAnsi="Oslo Sans Office"/>
          <w:b/>
          <w:sz w:val="20"/>
          <w:szCs w:val="20"/>
          <w:lang w:val="nb-NO"/>
        </w:rPr>
        <w:tab/>
        <w:t>Obligatoriske avvisningsgrunner</w:t>
      </w:r>
    </w:p>
    <w:p w14:paraId="6ED9EC08" w14:textId="3EE5C135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Er leverandøren selv eller en sentral person i selskapet dømt for følgende forhold, jf. FOA § 9-5 andre ledd:</w:t>
      </w:r>
      <w:r w:rsidR="00701E19" w:rsidRPr="00EA6720">
        <w:rPr>
          <w:rFonts w:ascii="Oslo Sans Office" w:hAnsi="Oslo Sans Office"/>
          <w:sz w:val="20"/>
          <w:szCs w:val="20"/>
        </w:rPr>
        <w:t xml:space="preserve"> </w:t>
      </w:r>
      <w:r w:rsidR="00CD6F23" w:rsidRPr="00EA6720">
        <w:rPr>
          <w:rFonts w:ascii="Oslo Sans Office" w:hAnsi="Oslo Sans Office"/>
          <w:sz w:val="20"/>
          <w:szCs w:val="20"/>
        </w:rPr>
        <w:t xml:space="preserve"> </w:t>
      </w:r>
      <w:r w:rsidR="00E42279" w:rsidRPr="00EA6720">
        <w:rPr>
          <w:rFonts w:ascii="Oslo Sans Office" w:hAnsi="Oslo Sans Office"/>
          <w:sz w:val="20"/>
          <w:szCs w:val="20"/>
        </w:rPr>
        <w:t xml:space="preserve"> </w:t>
      </w:r>
    </w:p>
    <w:p w14:paraId="3940CFB7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066D6D09" w14:textId="77777777" w:rsidR="000D38C7" w:rsidRPr="00EA6720" w:rsidRDefault="000D38C7" w:rsidP="000D38C7">
      <w:pPr>
        <w:pStyle w:val="Ingenmellomrom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Deltakelse i en kriminell organisasjon</w:t>
      </w:r>
    </w:p>
    <w:p w14:paraId="2EFCA5AC" w14:textId="77777777" w:rsidR="000D38C7" w:rsidRPr="00EA6720" w:rsidRDefault="000D38C7" w:rsidP="000D38C7">
      <w:pPr>
        <w:pStyle w:val="Ingenmellomrom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Korrupsjon</w:t>
      </w:r>
    </w:p>
    <w:p w14:paraId="2D6C8230" w14:textId="77777777" w:rsidR="000D38C7" w:rsidRPr="00EA6720" w:rsidRDefault="000D38C7" w:rsidP="000D38C7">
      <w:pPr>
        <w:pStyle w:val="Ingenmellomrom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Bedrageri</w:t>
      </w:r>
    </w:p>
    <w:p w14:paraId="36CB48F3" w14:textId="77777777" w:rsidR="000D38C7" w:rsidRPr="00EA6720" w:rsidRDefault="000D38C7" w:rsidP="000D38C7">
      <w:pPr>
        <w:pStyle w:val="Ingenmellomrom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Terrorhandlinger eller andre straffbare handlinger med forbindelse til terroraktivitet</w:t>
      </w:r>
    </w:p>
    <w:p w14:paraId="2FBA6021" w14:textId="77777777" w:rsidR="000D38C7" w:rsidRPr="00EA6720" w:rsidRDefault="000D38C7" w:rsidP="000D38C7">
      <w:pPr>
        <w:pStyle w:val="Ingenmellomrom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Hvitvasking eller finansiering av terrorisme</w:t>
      </w:r>
    </w:p>
    <w:p w14:paraId="1C06A144" w14:textId="6BBAB198" w:rsidR="000D38C7" w:rsidRPr="00EA6720" w:rsidRDefault="000D38C7" w:rsidP="000D38C7">
      <w:pPr>
        <w:pStyle w:val="Ingenmellomrom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Barnearbeid og andre former for menneskehandel</w:t>
      </w:r>
      <w:r w:rsidR="00092FF8" w:rsidRPr="00EA6720">
        <w:rPr>
          <w:rFonts w:ascii="Oslo Sans Office" w:hAnsi="Oslo Sans Office"/>
          <w:sz w:val="20"/>
          <w:szCs w:val="20"/>
        </w:rPr>
        <w:t xml:space="preserve"> </w:t>
      </w:r>
    </w:p>
    <w:p w14:paraId="456567EC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4ED243BF" w14:textId="77777777" w:rsidTr="00AF7492">
        <w:tc>
          <w:tcPr>
            <w:tcW w:w="817" w:type="dxa"/>
          </w:tcPr>
          <w:p w14:paraId="5E50A7BE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57400A2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3BE073A4" w14:textId="77777777" w:rsidTr="00AF7492">
        <w:tc>
          <w:tcPr>
            <w:tcW w:w="817" w:type="dxa"/>
          </w:tcPr>
          <w:p w14:paraId="737DDE7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3ECC3A2C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CC12343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08727C2A" w14:textId="2D1E5685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Hvis ja, vennligst utdyp, eller henvis til vedlegg:</w:t>
      </w:r>
      <w:r w:rsidR="000C3A73" w:rsidRPr="00EA6720">
        <w:rPr>
          <w:rFonts w:ascii="Oslo Sans Office" w:hAnsi="Oslo Sans Office"/>
          <w:sz w:val="20"/>
          <w:szCs w:val="20"/>
        </w:rPr>
        <w:t xml:space="preserve"> </w:t>
      </w:r>
      <w:r w:rsidR="002C419A" w:rsidRPr="00EA6720">
        <w:rPr>
          <w:rFonts w:ascii="Oslo Sans Office" w:hAnsi="Oslo Sans Office"/>
          <w:sz w:val="20"/>
          <w:szCs w:val="20"/>
        </w:rPr>
        <w:t xml:space="preserve"> </w:t>
      </w:r>
      <w:r w:rsidR="006A4C0F" w:rsidRPr="00EA6720">
        <w:rPr>
          <w:rFonts w:ascii="Oslo Sans Office" w:hAnsi="Oslo Sans Office"/>
          <w:sz w:val="20"/>
          <w:szCs w:val="20"/>
        </w:rPr>
        <w:t xml:space="preserve"> </w:t>
      </w:r>
    </w:p>
    <w:p w14:paraId="2B11FAED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10"/>
      </w:tblGrid>
      <w:tr w:rsidR="000D38C7" w:rsidRPr="008756F6" w14:paraId="6B54F310" w14:textId="77777777" w:rsidTr="00AF7492">
        <w:tc>
          <w:tcPr>
            <w:tcW w:w="9212" w:type="dxa"/>
          </w:tcPr>
          <w:p w14:paraId="6BD41B4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5CBC01B9" w14:textId="77777777" w:rsidR="000D38C7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36F836A4" w14:textId="77777777" w:rsidR="00380D8D" w:rsidRPr="00EA6720" w:rsidRDefault="00380D8D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34FDA393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01791480" w14:textId="44656992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Har leverandør gjennomført tiltak som viser at han likevel har den nødvendige integritet som kontraktspart (</w:t>
      </w:r>
      <w:r w:rsidR="00B7634F">
        <w:rPr>
          <w:rFonts w:ascii="Oslo Sans Office" w:hAnsi="Oslo Sans Office"/>
          <w:sz w:val="20"/>
          <w:szCs w:val="20"/>
        </w:rPr>
        <w:t xml:space="preserve">såkalt </w:t>
      </w:r>
      <w:r w:rsidRPr="00EA6720">
        <w:rPr>
          <w:rFonts w:ascii="Oslo Sans Office" w:hAnsi="Oslo Sans Office"/>
          <w:sz w:val="20"/>
          <w:szCs w:val="20"/>
        </w:rPr>
        <w:t>"</w:t>
      </w:r>
      <w:proofErr w:type="spellStart"/>
      <w:r w:rsidRPr="00EA6720">
        <w:rPr>
          <w:rFonts w:ascii="Oslo Sans Office" w:hAnsi="Oslo Sans Office"/>
          <w:sz w:val="20"/>
          <w:szCs w:val="20"/>
        </w:rPr>
        <w:t>self</w:t>
      </w:r>
      <w:proofErr w:type="spellEnd"/>
      <w:r w:rsidRPr="00EA6720">
        <w:rPr>
          <w:rFonts w:ascii="Oslo Sans Office" w:hAnsi="Oslo Sans Office"/>
          <w:sz w:val="20"/>
          <w:szCs w:val="20"/>
        </w:rPr>
        <w:t xml:space="preserve"> </w:t>
      </w:r>
      <w:proofErr w:type="spellStart"/>
      <w:r w:rsidRPr="00EA6720">
        <w:rPr>
          <w:rFonts w:ascii="Oslo Sans Office" w:hAnsi="Oslo Sans Office"/>
          <w:sz w:val="20"/>
          <w:szCs w:val="20"/>
        </w:rPr>
        <w:t>cleaning</w:t>
      </w:r>
      <w:proofErr w:type="spellEnd"/>
      <w:r w:rsidRPr="00EA6720">
        <w:rPr>
          <w:rFonts w:ascii="Oslo Sans Office" w:hAnsi="Oslo Sans Office"/>
          <w:sz w:val="20"/>
          <w:szCs w:val="20"/>
        </w:rPr>
        <w:t>"</w:t>
      </w:r>
      <w:r w:rsidR="00B7634F">
        <w:rPr>
          <w:rFonts w:ascii="Oslo Sans Office" w:hAnsi="Oslo Sans Office"/>
          <w:sz w:val="20"/>
          <w:szCs w:val="20"/>
        </w:rPr>
        <w:t>-tiltak</w:t>
      </w:r>
      <w:r w:rsidRPr="00EA6720">
        <w:rPr>
          <w:rFonts w:ascii="Oslo Sans Office" w:hAnsi="Oslo Sans Office"/>
          <w:sz w:val="20"/>
          <w:szCs w:val="20"/>
        </w:rPr>
        <w:t>)?</w:t>
      </w:r>
    </w:p>
    <w:p w14:paraId="1D141AAA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3A013704" w14:textId="77777777" w:rsidTr="00AF7492">
        <w:tc>
          <w:tcPr>
            <w:tcW w:w="817" w:type="dxa"/>
          </w:tcPr>
          <w:p w14:paraId="274FAD0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36AD862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6BDEDE6C" w14:textId="77777777" w:rsidTr="00AF7492">
        <w:tc>
          <w:tcPr>
            <w:tcW w:w="817" w:type="dxa"/>
          </w:tcPr>
          <w:p w14:paraId="5BA85B5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64C4C5A3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6007B7C3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2321AEA6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Vennligst beskriv de gjennomførte tiltakene, eller henvis til vedlegg:</w:t>
      </w:r>
    </w:p>
    <w:p w14:paraId="5E35E4FA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10"/>
      </w:tblGrid>
      <w:tr w:rsidR="000D38C7" w:rsidRPr="008756F6" w14:paraId="2C478233" w14:textId="77777777" w:rsidTr="00AF7492">
        <w:tc>
          <w:tcPr>
            <w:tcW w:w="9212" w:type="dxa"/>
          </w:tcPr>
          <w:p w14:paraId="549E4062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0FEC261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17EE5EC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6B63FEEA" w14:textId="77777777" w:rsidR="00C06D3B" w:rsidRDefault="00C06D3B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</w:p>
    <w:p w14:paraId="08DB85C6" w14:textId="2E2F65E0" w:rsidR="000D38C7" w:rsidRPr="00EA6720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lastRenderedPageBreak/>
        <w:t>Del C</w:t>
      </w:r>
      <w:r w:rsidRPr="00EA6720">
        <w:rPr>
          <w:rFonts w:ascii="Oslo Sans Office" w:hAnsi="Oslo Sans Office"/>
          <w:b/>
          <w:sz w:val="20"/>
          <w:szCs w:val="20"/>
        </w:rPr>
        <w:tab/>
        <w:t>Andre mulige avvisningsgrunner</w:t>
      </w:r>
    </w:p>
    <w:p w14:paraId="68A7ADB5" w14:textId="77777777" w:rsidR="000D38C7" w:rsidRPr="00EA6720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</w:p>
    <w:p w14:paraId="03BFDC1D" w14:textId="06828FDE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Er leverandøren selv eller en sentral person i selskapet skyldig i følgende forhold, jf. FOA § 9-5 tredje ledd:</w:t>
      </w:r>
      <w:r w:rsidR="00A40EE8" w:rsidRPr="00EA6720">
        <w:rPr>
          <w:rFonts w:ascii="Oslo Sans Office" w:hAnsi="Oslo Sans Office"/>
          <w:sz w:val="20"/>
          <w:szCs w:val="20"/>
        </w:rPr>
        <w:t xml:space="preserve"> </w:t>
      </w:r>
    </w:p>
    <w:p w14:paraId="726BF277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3241A655" w14:textId="77777777" w:rsidR="000D38C7" w:rsidRPr="00EA6720" w:rsidRDefault="000D38C7" w:rsidP="000D38C7">
      <w:pPr>
        <w:pStyle w:val="Ingenmellomrom"/>
        <w:numPr>
          <w:ilvl w:val="0"/>
          <w:numId w:val="3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Manglende innbetaling av skatter, avgifter og trygdeavgifter</w:t>
      </w:r>
    </w:p>
    <w:p w14:paraId="1B96E253" w14:textId="77777777" w:rsidR="000D38C7" w:rsidRPr="00EA6720" w:rsidRDefault="000D38C7" w:rsidP="000D38C7">
      <w:pPr>
        <w:pStyle w:val="Ingenmellomrom"/>
        <w:numPr>
          <w:ilvl w:val="0"/>
          <w:numId w:val="3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Manglende integritet som kontraktspart, som for eksempel</w:t>
      </w:r>
    </w:p>
    <w:p w14:paraId="06753CA8" w14:textId="77777777" w:rsidR="000D38C7" w:rsidRPr="00EA6720" w:rsidRDefault="000D38C7" w:rsidP="000D38C7">
      <w:pPr>
        <w:pStyle w:val="Ingenmellomrom"/>
        <w:numPr>
          <w:ilvl w:val="1"/>
          <w:numId w:val="3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Brudd på konkurranseloven</w:t>
      </w:r>
    </w:p>
    <w:p w14:paraId="5AA4BCD7" w14:textId="77777777" w:rsidR="000D38C7" w:rsidRPr="00EA6720" w:rsidRDefault="000D38C7" w:rsidP="000D38C7">
      <w:pPr>
        <w:pStyle w:val="Ingenmellomrom"/>
        <w:numPr>
          <w:ilvl w:val="1"/>
          <w:numId w:val="3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Alvorlige feil i yrkesutøvelsen</w:t>
      </w:r>
    </w:p>
    <w:p w14:paraId="7CED6CB4" w14:textId="1065F8AB" w:rsidR="000D38C7" w:rsidRDefault="000D38C7" w:rsidP="009A09A5">
      <w:pPr>
        <w:pStyle w:val="Ingenmellomrom"/>
        <w:numPr>
          <w:ilvl w:val="1"/>
          <w:numId w:val="3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Vesentlig mislighold av offentlige kontrakter</w:t>
      </w:r>
      <w:r w:rsidR="009A09A5">
        <w:rPr>
          <w:rFonts w:ascii="Oslo Sans Office" w:hAnsi="Oslo Sans Office"/>
          <w:sz w:val="20"/>
          <w:szCs w:val="20"/>
        </w:rPr>
        <w:t xml:space="preserve"> eller i</w:t>
      </w:r>
      <w:r w:rsidR="009A09A5" w:rsidRPr="009A09A5">
        <w:rPr>
          <w:rFonts w:ascii="Oslo Sans Office" w:hAnsi="Oslo Sans Office"/>
          <w:sz w:val="20"/>
          <w:szCs w:val="20"/>
        </w:rPr>
        <w:t>dømt erstatningsplikt</w:t>
      </w:r>
    </w:p>
    <w:p w14:paraId="5B6F3CE3" w14:textId="135CB4D6" w:rsidR="009A09A5" w:rsidRPr="009A09A5" w:rsidRDefault="009A09A5" w:rsidP="009A09A5">
      <w:pPr>
        <w:pStyle w:val="Ingenmellomrom"/>
        <w:numPr>
          <w:ilvl w:val="1"/>
          <w:numId w:val="3"/>
        </w:numPr>
        <w:rPr>
          <w:rFonts w:ascii="Oslo Sans Office" w:hAnsi="Oslo Sans Office"/>
          <w:sz w:val="20"/>
          <w:szCs w:val="20"/>
        </w:rPr>
      </w:pPr>
      <w:r>
        <w:rPr>
          <w:rFonts w:ascii="Oslo Sans Office" w:hAnsi="Oslo Sans Office"/>
          <w:sz w:val="20"/>
          <w:szCs w:val="20"/>
        </w:rPr>
        <w:t>Andre forhold som</w:t>
      </w:r>
      <w:r w:rsidR="00C06D3B">
        <w:rPr>
          <w:rFonts w:ascii="Oslo Sans Office" w:hAnsi="Oslo Sans Office"/>
          <w:sz w:val="20"/>
          <w:szCs w:val="20"/>
        </w:rPr>
        <w:t xml:space="preserve"> medfører saklig begrunnet tvil om</w:t>
      </w:r>
      <w:r>
        <w:rPr>
          <w:rFonts w:ascii="Oslo Sans Office" w:hAnsi="Oslo Sans Office"/>
          <w:sz w:val="20"/>
          <w:szCs w:val="20"/>
        </w:rPr>
        <w:t xml:space="preserve"> leverandøren </w:t>
      </w:r>
      <w:r w:rsidRPr="009A09A5">
        <w:rPr>
          <w:rFonts w:ascii="Oslo Sans Office" w:hAnsi="Oslo Sans Office"/>
          <w:sz w:val="20"/>
          <w:szCs w:val="20"/>
        </w:rPr>
        <w:t xml:space="preserve">kan forventes </w:t>
      </w:r>
      <w:r>
        <w:rPr>
          <w:rFonts w:ascii="Oslo Sans Office" w:hAnsi="Oslo Sans Office"/>
          <w:sz w:val="20"/>
          <w:szCs w:val="20"/>
        </w:rPr>
        <w:t>å</w:t>
      </w:r>
      <w:r w:rsidRPr="009A09A5">
        <w:rPr>
          <w:rFonts w:ascii="Oslo Sans Office" w:hAnsi="Oslo Sans Office"/>
          <w:sz w:val="20"/>
          <w:szCs w:val="20"/>
        </w:rPr>
        <w:t xml:space="preserve"> gjennomføre kontrakten med tilfredsstillende kvalitet, på en hensiktsmessig og forsvarlig måte eller til rett tid.</w:t>
      </w:r>
    </w:p>
    <w:p w14:paraId="3B70251C" w14:textId="77777777" w:rsidR="000D38C7" w:rsidRPr="00EA6720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0E3684DB" w14:textId="77777777" w:rsidTr="00AF7492">
        <w:tc>
          <w:tcPr>
            <w:tcW w:w="817" w:type="dxa"/>
          </w:tcPr>
          <w:p w14:paraId="584C766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0867B92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1FDCE504" w14:textId="77777777" w:rsidTr="00AF7492">
        <w:tc>
          <w:tcPr>
            <w:tcW w:w="817" w:type="dxa"/>
          </w:tcPr>
          <w:p w14:paraId="5C9372D0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1FA88AA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784A9FF1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61E6EA6B" w14:textId="7BF41262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Har leverandør gjennomført tiltak som viser at han likevel har den nødvendige integritet som kontraktspart (</w:t>
      </w:r>
      <w:r w:rsidR="00B7634F">
        <w:rPr>
          <w:rFonts w:ascii="Oslo Sans Office" w:hAnsi="Oslo Sans Office"/>
          <w:sz w:val="20"/>
          <w:szCs w:val="20"/>
        </w:rPr>
        <w:t xml:space="preserve">såkalt </w:t>
      </w:r>
      <w:r w:rsidRPr="00EA6720">
        <w:rPr>
          <w:rFonts w:ascii="Oslo Sans Office" w:hAnsi="Oslo Sans Office"/>
          <w:sz w:val="20"/>
          <w:szCs w:val="20"/>
        </w:rPr>
        <w:t>"</w:t>
      </w:r>
      <w:proofErr w:type="spellStart"/>
      <w:r w:rsidRPr="00EA6720">
        <w:rPr>
          <w:rFonts w:ascii="Oslo Sans Office" w:hAnsi="Oslo Sans Office"/>
          <w:sz w:val="20"/>
          <w:szCs w:val="20"/>
        </w:rPr>
        <w:t>self</w:t>
      </w:r>
      <w:proofErr w:type="spellEnd"/>
      <w:r w:rsidRPr="00EA6720">
        <w:rPr>
          <w:rFonts w:ascii="Oslo Sans Office" w:hAnsi="Oslo Sans Office"/>
          <w:sz w:val="20"/>
          <w:szCs w:val="20"/>
        </w:rPr>
        <w:t xml:space="preserve"> </w:t>
      </w:r>
      <w:proofErr w:type="spellStart"/>
      <w:r w:rsidRPr="00EA6720">
        <w:rPr>
          <w:rFonts w:ascii="Oslo Sans Office" w:hAnsi="Oslo Sans Office"/>
          <w:sz w:val="20"/>
          <w:szCs w:val="20"/>
        </w:rPr>
        <w:t>cleaning</w:t>
      </w:r>
      <w:proofErr w:type="spellEnd"/>
      <w:r w:rsidRPr="00EA6720">
        <w:rPr>
          <w:rFonts w:ascii="Oslo Sans Office" w:hAnsi="Oslo Sans Office"/>
          <w:sz w:val="20"/>
          <w:szCs w:val="20"/>
        </w:rPr>
        <w:t>"</w:t>
      </w:r>
      <w:r w:rsidR="00B7634F">
        <w:rPr>
          <w:rFonts w:ascii="Oslo Sans Office" w:hAnsi="Oslo Sans Office"/>
          <w:sz w:val="20"/>
          <w:szCs w:val="20"/>
        </w:rPr>
        <w:t>-tiltak</w:t>
      </w:r>
      <w:r w:rsidRPr="00EA6720">
        <w:rPr>
          <w:rFonts w:ascii="Oslo Sans Office" w:hAnsi="Oslo Sans Office"/>
          <w:sz w:val="20"/>
          <w:szCs w:val="20"/>
        </w:rPr>
        <w:t>)?</w:t>
      </w:r>
    </w:p>
    <w:p w14:paraId="72BBED19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59F1B99B" w14:textId="77777777" w:rsidTr="00AF7492">
        <w:tc>
          <w:tcPr>
            <w:tcW w:w="817" w:type="dxa"/>
          </w:tcPr>
          <w:p w14:paraId="2E83DD4E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13CDD1AE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4AE3FE0E" w14:textId="77777777" w:rsidTr="00AF7492">
        <w:tc>
          <w:tcPr>
            <w:tcW w:w="817" w:type="dxa"/>
          </w:tcPr>
          <w:p w14:paraId="296A4E6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6E4E3F6C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796479D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4B46146C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Vennligst beskriv de gjennomførte tiltakene, eller henvis til vedlegg:</w:t>
      </w:r>
    </w:p>
    <w:p w14:paraId="5A8A4A86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10"/>
      </w:tblGrid>
      <w:tr w:rsidR="000D38C7" w:rsidRPr="008756F6" w14:paraId="585460C6" w14:textId="77777777" w:rsidTr="00AF7492">
        <w:tc>
          <w:tcPr>
            <w:tcW w:w="9212" w:type="dxa"/>
          </w:tcPr>
          <w:p w14:paraId="0659E7F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219DEE1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42C345A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381179DA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117C6595" w14:textId="77777777" w:rsidR="000D38C7" w:rsidRPr="00EA6720" w:rsidRDefault="000D38C7" w:rsidP="000D38C7">
      <w:pPr>
        <w:pStyle w:val="Ingenmellomrom"/>
        <w:ind w:left="1410" w:hanging="1410"/>
        <w:rPr>
          <w:rFonts w:ascii="Oslo Sans Office" w:hAnsi="Oslo Sans Office"/>
          <w:sz w:val="20"/>
          <w:szCs w:val="20"/>
        </w:rPr>
      </w:pPr>
    </w:p>
    <w:p w14:paraId="6C51C03F" w14:textId="77777777" w:rsidR="000D38C7" w:rsidRPr="00EA6720" w:rsidRDefault="000D38C7" w:rsidP="000D38C7">
      <w:pPr>
        <w:rPr>
          <w:rFonts w:ascii="Oslo Sans Office" w:hAnsi="Oslo Sans Office"/>
          <w:sz w:val="20"/>
          <w:szCs w:val="20"/>
          <w:lang w:val="nb-NO"/>
        </w:rPr>
      </w:pPr>
      <w:r w:rsidRPr="00EA6720">
        <w:rPr>
          <w:rFonts w:ascii="Oslo Sans Office" w:hAnsi="Oslo Sans Office"/>
          <w:sz w:val="20"/>
          <w:szCs w:val="20"/>
          <w:lang w:val="nb-NO"/>
        </w:rPr>
        <w:br w:type="page"/>
      </w:r>
    </w:p>
    <w:p w14:paraId="174916CB" w14:textId="77777777" w:rsidR="000D38C7" w:rsidRPr="00EA6720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4"/>
        </w:rPr>
      </w:pPr>
      <w:r w:rsidRPr="00EA6720">
        <w:rPr>
          <w:rFonts w:ascii="Oslo Sans Office" w:hAnsi="Oslo Sans Office"/>
          <w:b/>
          <w:sz w:val="24"/>
        </w:rPr>
        <w:lastRenderedPageBreak/>
        <w:t>DEL IV</w:t>
      </w:r>
      <w:r w:rsidRPr="00EA6720">
        <w:rPr>
          <w:rFonts w:ascii="Oslo Sans Office" w:hAnsi="Oslo Sans Office"/>
          <w:b/>
          <w:sz w:val="24"/>
        </w:rPr>
        <w:tab/>
        <w:t>KVALIFIKASJONSKRAV</w:t>
      </w:r>
    </w:p>
    <w:p w14:paraId="69FC1E6B" w14:textId="77777777" w:rsidR="000D38C7" w:rsidRPr="00EA6720" w:rsidRDefault="000D38C7" w:rsidP="000D38C7">
      <w:pPr>
        <w:pStyle w:val="Ingenmellomrom"/>
        <w:ind w:left="1410" w:hanging="1410"/>
        <w:rPr>
          <w:rFonts w:ascii="Oslo Sans Office" w:hAnsi="Oslo Sans Office"/>
        </w:rPr>
      </w:pPr>
    </w:p>
    <w:p w14:paraId="0827E350" w14:textId="77777777" w:rsidR="000D38C7" w:rsidRPr="00EA6720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Del A</w:t>
      </w:r>
      <w:r w:rsidRPr="00EA6720">
        <w:rPr>
          <w:rFonts w:ascii="Oslo Sans Office" w:hAnsi="Oslo Sans Office"/>
          <w:b/>
          <w:sz w:val="20"/>
          <w:szCs w:val="20"/>
        </w:rPr>
        <w:tab/>
        <w:t>Krav til leverandørens registrering, autorisasjoner mv.</w:t>
      </w:r>
    </w:p>
    <w:p w14:paraId="7D4831E0" w14:textId="77777777" w:rsidR="000D38C7" w:rsidRPr="00EA6720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</w:p>
    <w:p w14:paraId="55AE58F5" w14:textId="77777777" w:rsidR="000D38C7" w:rsidRPr="00EA6720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Registrert i foretaksregister</w:t>
      </w:r>
    </w:p>
    <w:p w14:paraId="1C978F24" w14:textId="1335E79C" w:rsidR="000D38C7" w:rsidRPr="00EA6720" w:rsidRDefault="00B7634F" w:rsidP="000D38C7">
      <w:pPr>
        <w:pStyle w:val="Ingenmellomrom"/>
        <w:rPr>
          <w:rFonts w:ascii="Oslo Sans Office" w:hAnsi="Oslo Sans Office"/>
          <w:sz w:val="20"/>
          <w:szCs w:val="20"/>
        </w:rPr>
      </w:pPr>
      <w:r>
        <w:rPr>
          <w:rFonts w:ascii="Oslo Sans Office" w:hAnsi="Oslo Sans Office"/>
          <w:sz w:val="20"/>
          <w:szCs w:val="20"/>
        </w:rPr>
        <w:t>Er l</w:t>
      </w:r>
      <w:r w:rsidR="000D38C7" w:rsidRPr="00EA6720">
        <w:rPr>
          <w:rFonts w:ascii="Oslo Sans Office" w:hAnsi="Oslo Sans Office"/>
          <w:sz w:val="20"/>
          <w:szCs w:val="20"/>
        </w:rPr>
        <w:t>everandør registrert i et foretaksregister eller tilsvarende (</w:t>
      </w:r>
      <w:r>
        <w:rPr>
          <w:rFonts w:ascii="Oslo Sans Office" w:hAnsi="Oslo Sans Office"/>
          <w:sz w:val="20"/>
          <w:szCs w:val="20"/>
        </w:rPr>
        <w:t xml:space="preserve">typisk </w:t>
      </w:r>
      <w:r w:rsidR="000D38C7" w:rsidRPr="00EA6720">
        <w:rPr>
          <w:rFonts w:ascii="Oslo Sans Office" w:hAnsi="Oslo Sans Office"/>
          <w:sz w:val="20"/>
          <w:szCs w:val="20"/>
        </w:rPr>
        <w:t>Brønnøysundregistret) i medlemsstaten som leverandøren er etablert i</w:t>
      </w:r>
      <w:r>
        <w:rPr>
          <w:rFonts w:ascii="Oslo Sans Office" w:hAnsi="Oslo Sans Office"/>
          <w:sz w:val="20"/>
          <w:szCs w:val="20"/>
        </w:rPr>
        <w:t>?</w:t>
      </w:r>
    </w:p>
    <w:p w14:paraId="7D5B0D46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63E379E8" w14:textId="77777777" w:rsidTr="00AF7492">
        <w:tc>
          <w:tcPr>
            <w:tcW w:w="817" w:type="dxa"/>
          </w:tcPr>
          <w:p w14:paraId="29193549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471DF8E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215EA409" w14:textId="77777777" w:rsidTr="00AF7492">
        <w:tc>
          <w:tcPr>
            <w:tcW w:w="817" w:type="dxa"/>
          </w:tcPr>
          <w:p w14:paraId="28C8A302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3422428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46C7BE31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77D83E3B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Er disse opplysninger tilgjengelige i elektronisk form?</w:t>
      </w:r>
    </w:p>
    <w:p w14:paraId="3DD854DF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409393D7" w14:textId="77777777" w:rsidTr="00AF7492">
        <w:tc>
          <w:tcPr>
            <w:tcW w:w="817" w:type="dxa"/>
          </w:tcPr>
          <w:p w14:paraId="2F3CB72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474BC363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5C0850FA" w14:textId="77777777" w:rsidTr="00AF7492">
        <w:tc>
          <w:tcPr>
            <w:tcW w:w="817" w:type="dxa"/>
          </w:tcPr>
          <w:p w14:paraId="789B8800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01BD739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0EBB0455" w14:textId="76A81EAB" w:rsidR="000D38C7" w:rsidRDefault="000D38C7" w:rsidP="000D38C7">
      <w:pPr>
        <w:pStyle w:val="Ingenmellomrom"/>
        <w:rPr>
          <w:rFonts w:ascii="Oslo Sans Office" w:hAnsi="Oslo Sans Office"/>
          <w:sz w:val="20"/>
          <w:szCs w:val="20"/>
          <w:u w:val="single"/>
        </w:rPr>
      </w:pP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138"/>
      </w:tblGrid>
      <w:tr w:rsidR="00380D8D" w14:paraId="6272400D" w14:textId="77777777" w:rsidTr="00380D8D">
        <w:tc>
          <w:tcPr>
            <w:tcW w:w="3114" w:type="dxa"/>
          </w:tcPr>
          <w:p w14:paraId="6F2814A7" w14:textId="20BAB979" w:rsidR="00380D8D" w:rsidRDefault="00380D8D" w:rsidP="000D38C7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Hvis ja, URL/nettadresse:</w:t>
            </w:r>
          </w:p>
        </w:tc>
        <w:tc>
          <w:tcPr>
            <w:tcW w:w="6138" w:type="dxa"/>
            <w:tcBorders>
              <w:bottom w:val="single" w:sz="4" w:space="0" w:color="auto"/>
            </w:tcBorders>
          </w:tcPr>
          <w:p w14:paraId="6FAD325E" w14:textId="77777777" w:rsidR="00380D8D" w:rsidRDefault="00380D8D" w:rsidP="000D38C7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</w:p>
        </w:tc>
      </w:tr>
    </w:tbl>
    <w:p w14:paraId="5C009AEC" w14:textId="77777777" w:rsidR="00380D8D" w:rsidRPr="00380D8D" w:rsidRDefault="00380D8D" w:rsidP="000D38C7">
      <w:pPr>
        <w:pStyle w:val="Ingenmellomrom"/>
        <w:rPr>
          <w:rFonts w:ascii="Oslo Sans Office" w:hAnsi="Oslo Sans Office"/>
          <w:sz w:val="20"/>
          <w:szCs w:val="20"/>
          <w:u w:val="single"/>
        </w:rPr>
      </w:pPr>
    </w:p>
    <w:p w14:paraId="37A1F5BD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5B5D2ABA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Del B</w:t>
      </w:r>
      <w:r w:rsidRPr="00EA6720">
        <w:rPr>
          <w:rFonts w:ascii="Oslo Sans Office" w:hAnsi="Oslo Sans Office"/>
          <w:b/>
          <w:sz w:val="20"/>
          <w:szCs w:val="20"/>
        </w:rPr>
        <w:tab/>
      </w:r>
      <w:r w:rsidRPr="00EA6720">
        <w:rPr>
          <w:rFonts w:ascii="Oslo Sans Office" w:hAnsi="Oslo Sans Office"/>
          <w:b/>
          <w:sz w:val="20"/>
          <w:szCs w:val="20"/>
        </w:rPr>
        <w:tab/>
        <w:t>Krav til leverandørens økonomiske og finansielle kapasitet</w:t>
      </w:r>
    </w:p>
    <w:p w14:paraId="203CFDF6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5EE7786B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Økonomisk kapasitet</w:t>
      </w:r>
    </w:p>
    <w:p w14:paraId="71038798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Har leverandøren økonomisk kapasitet til å gjennomføre oppdraget?</w:t>
      </w:r>
    </w:p>
    <w:p w14:paraId="2F75D38C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5CE83E88" w14:textId="77777777" w:rsidTr="00AF7492">
        <w:tc>
          <w:tcPr>
            <w:tcW w:w="817" w:type="dxa"/>
          </w:tcPr>
          <w:p w14:paraId="5641691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266A73C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326C1CEC" w14:textId="77777777" w:rsidTr="00AF7492">
        <w:tc>
          <w:tcPr>
            <w:tcW w:w="817" w:type="dxa"/>
          </w:tcPr>
          <w:p w14:paraId="54B3CBCF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109EAD5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789E666B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6FCC0B28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Er disse opplysninger tilgjengelige i elektronisk form?</w:t>
      </w:r>
    </w:p>
    <w:p w14:paraId="01D4FA24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077C8770" w14:textId="77777777" w:rsidTr="00AF7492">
        <w:tc>
          <w:tcPr>
            <w:tcW w:w="817" w:type="dxa"/>
          </w:tcPr>
          <w:p w14:paraId="628CED40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5376969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337AF959" w14:textId="77777777" w:rsidTr="00AF7492">
        <w:tc>
          <w:tcPr>
            <w:tcW w:w="817" w:type="dxa"/>
          </w:tcPr>
          <w:p w14:paraId="4F647FF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5D8E345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0FBC9BF5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138"/>
      </w:tblGrid>
      <w:tr w:rsidR="00380D8D" w14:paraId="64FD0851" w14:textId="77777777" w:rsidTr="000F6DE8">
        <w:tc>
          <w:tcPr>
            <w:tcW w:w="3114" w:type="dxa"/>
          </w:tcPr>
          <w:p w14:paraId="102E7FEB" w14:textId="77777777" w:rsidR="00380D8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Hvis ja, URL/nettadresse:</w:t>
            </w:r>
          </w:p>
        </w:tc>
        <w:tc>
          <w:tcPr>
            <w:tcW w:w="6138" w:type="dxa"/>
            <w:tcBorders>
              <w:bottom w:val="single" w:sz="4" w:space="0" w:color="auto"/>
            </w:tcBorders>
          </w:tcPr>
          <w:p w14:paraId="62EE248C" w14:textId="77777777" w:rsidR="00380D8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</w:p>
        </w:tc>
      </w:tr>
    </w:tbl>
    <w:p w14:paraId="1D5C265E" w14:textId="77777777" w:rsidR="007649CE" w:rsidRDefault="007649CE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</w:p>
    <w:p w14:paraId="7923A0E3" w14:textId="77777777" w:rsidR="00446FB5" w:rsidRPr="00EA6720" w:rsidRDefault="00446FB5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</w:p>
    <w:p w14:paraId="7338B7EA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Del C</w:t>
      </w:r>
      <w:r w:rsidRPr="00EA6720">
        <w:rPr>
          <w:rFonts w:ascii="Oslo Sans Office" w:hAnsi="Oslo Sans Office"/>
          <w:b/>
          <w:sz w:val="20"/>
          <w:szCs w:val="20"/>
        </w:rPr>
        <w:tab/>
      </w:r>
      <w:r w:rsidRPr="00EA6720">
        <w:rPr>
          <w:rFonts w:ascii="Oslo Sans Office" w:hAnsi="Oslo Sans Office"/>
          <w:b/>
          <w:sz w:val="20"/>
          <w:szCs w:val="20"/>
        </w:rPr>
        <w:tab/>
        <w:t>Krav til leverandørens tekniske og faglige kvalifikasjoner</w:t>
      </w:r>
    </w:p>
    <w:p w14:paraId="61F48F0E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</w:p>
    <w:p w14:paraId="7E210072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Faglige kvalifikasjoner</w:t>
      </w:r>
    </w:p>
    <w:p w14:paraId="531B18FD" w14:textId="762903A3" w:rsidR="007649CE" w:rsidRPr="00EA6720" w:rsidRDefault="000D38C7" w:rsidP="007649CE">
      <w:pPr>
        <w:rPr>
          <w:rFonts w:ascii="Oslo Sans Office" w:hAnsi="Oslo Sans Office"/>
          <w:sz w:val="20"/>
          <w:szCs w:val="20"/>
          <w:lang w:val="nb-NO"/>
        </w:rPr>
      </w:pPr>
      <w:r w:rsidRPr="00EA6720">
        <w:rPr>
          <w:rFonts w:ascii="Oslo Sans Office" w:hAnsi="Oslo Sans Office"/>
          <w:sz w:val="20"/>
          <w:szCs w:val="20"/>
          <w:lang w:val="nb-NO"/>
        </w:rPr>
        <w:t xml:space="preserve">Innehar leverandøren </w:t>
      </w:r>
      <w:r w:rsidR="007649CE" w:rsidRPr="00EA6720">
        <w:rPr>
          <w:rFonts w:ascii="Oslo Sans Office" w:hAnsi="Oslo Sans Office"/>
          <w:sz w:val="20"/>
          <w:szCs w:val="20"/>
          <w:lang w:val="nb-NO"/>
        </w:rPr>
        <w:t xml:space="preserve">nødvendig kompetanse </w:t>
      </w:r>
      <w:r w:rsidR="00E241A5">
        <w:rPr>
          <w:rFonts w:ascii="Oslo Sans Office" w:hAnsi="Oslo Sans Office"/>
          <w:sz w:val="20"/>
          <w:szCs w:val="20"/>
          <w:lang w:val="nb-NO"/>
        </w:rPr>
        <w:t>til å erklære relevante ansvarsretter for prosjektet?</w:t>
      </w:r>
      <w:r w:rsidR="00062747" w:rsidRPr="00EA6720">
        <w:rPr>
          <w:rFonts w:ascii="Oslo Sans Office" w:hAnsi="Oslo Sans Office"/>
          <w:sz w:val="20"/>
          <w:szCs w:val="20"/>
          <w:shd w:val="clear" w:color="auto" w:fill="FFFFFF"/>
          <w:lang w:val="nb-NO"/>
        </w:rPr>
        <w:t xml:space="preserve"> </w:t>
      </w:r>
      <w:r w:rsidR="00AB58A6" w:rsidRPr="00EA6720">
        <w:rPr>
          <w:rFonts w:ascii="Oslo Sans Office" w:hAnsi="Oslo Sans Office"/>
          <w:sz w:val="20"/>
          <w:szCs w:val="20"/>
          <w:shd w:val="clear" w:color="auto" w:fill="FFFFFF"/>
          <w:lang w:val="nb-NO"/>
        </w:rPr>
        <w:t xml:space="preserve"> </w:t>
      </w:r>
      <w:r w:rsidR="00984614" w:rsidRPr="00EA6720">
        <w:rPr>
          <w:rFonts w:ascii="Oslo Sans Office" w:hAnsi="Oslo Sans Office"/>
          <w:sz w:val="20"/>
          <w:szCs w:val="20"/>
          <w:shd w:val="clear" w:color="auto" w:fill="FFFFFF"/>
          <w:lang w:val="nb-NO"/>
        </w:rPr>
        <w:t xml:space="preserve"> </w:t>
      </w:r>
      <w:r w:rsidR="00630C6F" w:rsidRPr="00EA6720">
        <w:rPr>
          <w:rFonts w:ascii="Oslo Sans Office" w:hAnsi="Oslo Sans Office"/>
          <w:sz w:val="20"/>
          <w:szCs w:val="20"/>
          <w:shd w:val="clear" w:color="auto" w:fill="FFFFFF"/>
          <w:lang w:val="nb-NO"/>
        </w:rPr>
        <w:t xml:space="preserve"> </w:t>
      </w:r>
      <w:r w:rsidR="00BB37C4" w:rsidRPr="00EA6720">
        <w:rPr>
          <w:rFonts w:ascii="Oslo Sans Office" w:hAnsi="Oslo Sans Office"/>
          <w:sz w:val="20"/>
          <w:szCs w:val="20"/>
          <w:shd w:val="clear" w:color="auto" w:fill="FFFFFF"/>
          <w:lang w:val="nb-NO"/>
        </w:rPr>
        <w:t xml:space="preserve"> </w:t>
      </w:r>
    </w:p>
    <w:p w14:paraId="2E50C902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3AACC312" w14:textId="77777777" w:rsidTr="00AF7492">
        <w:tc>
          <w:tcPr>
            <w:tcW w:w="817" w:type="dxa"/>
          </w:tcPr>
          <w:p w14:paraId="6C3C30CF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5C29624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7A9311B1" w14:textId="77777777" w:rsidTr="00AF7492">
        <w:tc>
          <w:tcPr>
            <w:tcW w:w="817" w:type="dxa"/>
          </w:tcPr>
          <w:p w14:paraId="10C44BA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55961AE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771AA437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541AC7FE" w14:textId="7F02DDCD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Er disse opplysninger tilgjengelige i elektronisk form?</w:t>
      </w:r>
      <w:r w:rsidR="006C55D2" w:rsidRPr="00EA6720">
        <w:rPr>
          <w:rFonts w:ascii="Oslo Sans Office" w:hAnsi="Oslo Sans Office"/>
          <w:sz w:val="20"/>
          <w:szCs w:val="20"/>
        </w:rPr>
        <w:t xml:space="preserve"> </w:t>
      </w:r>
      <w:r w:rsidR="003C4E7F" w:rsidRPr="00EA6720">
        <w:rPr>
          <w:rFonts w:ascii="Oslo Sans Office" w:hAnsi="Oslo Sans Office"/>
          <w:sz w:val="20"/>
          <w:szCs w:val="20"/>
        </w:rPr>
        <w:t xml:space="preserve"> </w:t>
      </w:r>
      <w:r w:rsidR="00550EAC" w:rsidRPr="00EA6720">
        <w:rPr>
          <w:rFonts w:ascii="Oslo Sans Office" w:hAnsi="Oslo Sans Office"/>
          <w:sz w:val="20"/>
          <w:szCs w:val="20"/>
        </w:rPr>
        <w:t xml:space="preserve"> </w:t>
      </w:r>
    </w:p>
    <w:p w14:paraId="22773869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5804B616" w14:textId="77777777" w:rsidTr="00AF7492">
        <w:tc>
          <w:tcPr>
            <w:tcW w:w="817" w:type="dxa"/>
          </w:tcPr>
          <w:p w14:paraId="52BBE58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0D60DCD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4040CEE0" w14:textId="77777777" w:rsidTr="00AF7492">
        <w:tc>
          <w:tcPr>
            <w:tcW w:w="817" w:type="dxa"/>
          </w:tcPr>
          <w:p w14:paraId="47CA5A9C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3902ECB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114D3468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138"/>
      </w:tblGrid>
      <w:tr w:rsidR="00380D8D" w14:paraId="72CAF2E7" w14:textId="77777777" w:rsidTr="000F6DE8">
        <w:tc>
          <w:tcPr>
            <w:tcW w:w="3114" w:type="dxa"/>
          </w:tcPr>
          <w:p w14:paraId="7971538C" w14:textId="77777777" w:rsidR="00380D8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Hvis ja, URL/nettadresse:</w:t>
            </w:r>
          </w:p>
        </w:tc>
        <w:tc>
          <w:tcPr>
            <w:tcW w:w="6138" w:type="dxa"/>
            <w:tcBorders>
              <w:bottom w:val="single" w:sz="4" w:space="0" w:color="auto"/>
            </w:tcBorders>
          </w:tcPr>
          <w:p w14:paraId="0B9F213E" w14:textId="77777777" w:rsidR="00380D8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</w:p>
        </w:tc>
      </w:tr>
    </w:tbl>
    <w:p w14:paraId="06A2A0C2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27FDE701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lastRenderedPageBreak/>
        <w:t>Relevant erfaring</w:t>
      </w:r>
    </w:p>
    <w:p w14:paraId="05FAC8B9" w14:textId="497B4943" w:rsidR="00DB79B0" w:rsidRPr="00EA6720" w:rsidRDefault="00DB79B0" w:rsidP="000D38C7">
      <w:pPr>
        <w:pStyle w:val="Ingenmellomrom"/>
        <w:rPr>
          <w:rFonts w:ascii="Oslo Sans Office" w:hAnsi="Oslo Sans Office"/>
          <w:bCs/>
          <w:sz w:val="20"/>
          <w:szCs w:val="20"/>
        </w:rPr>
      </w:pPr>
      <w:r w:rsidRPr="00EA6720">
        <w:rPr>
          <w:rFonts w:ascii="Oslo Sans Office" w:hAnsi="Oslo Sans Office"/>
          <w:bCs/>
          <w:sz w:val="20"/>
          <w:szCs w:val="20"/>
        </w:rPr>
        <w:t xml:space="preserve">Har leverandøren erfaring med </w:t>
      </w:r>
      <w:r w:rsidR="00EC653D" w:rsidRPr="00EA6720">
        <w:rPr>
          <w:rFonts w:ascii="Oslo Sans Office" w:hAnsi="Oslo Sans Office"/>
          <w:bCs/>
          <w:sz w:val="20"/>
          <w:szCs w:val="20"/>
        </w:rPr>
        <w:t>tilsvarende arbeid</w:t>
      </w:r>
      <w:r w:rsidR="00CC1F71" w:rsidRPr="00EA6720">
        <w:rPr>
          <w:rFonts w:ascii="Oslo Sans Office" w:hAnsi="Oslo Sans Office"/>
          <w:bCs/>
          <w:sz w:val="20"/>
          <w:szCs w:val="20"/>
        </w:rPr>
        <w:t>?</w:t>
      </w:r>
      <w:r w:rsidR="00EC653D" w:rsidRPr="00EA6720">
        <w:rPr>
          <w:rFonts w:ascii="Oslo Sans Office" w:hAnsi="Oslo Sans Office"/>
          <w:bCs/>
          <w:sz w:val="20"/>
          <w:szCs w:val="20"/>
        </w:rPr>
        <w:t xml:space="preserve"> (Flere kolonner kan legges til om nødvendig)</w:t>
      </w:r>
      <w:r w:rsidR="006F419C" w:rsidRPr="00EA6720">
        <w:rPr>
          <w:rFonts w:ascii="Oslo Sans Office" w:hAnsi="Oslo Sans Office"/>
          <w:bCs/>
          <w:sz w:val="20"/>
          <w:szCs w:val="20"/>
        </w:rPr>
        <w:t xml:space="preserve"> </w:t>
      </w:r>
      <w:r w:rsidR="001C0A9A" w:rsidRPr="00EA6720">
        <w:rPr>
          <w:rFonts w:ascii="Oslo Sans Office" w:hAnsi="Oslo Sans Office"/>
          <w:bCs/>
          <w:sz w:val="20"/>
          <w:szCs w:val="20"/>
        </w:rPr>
        <w:t xml:space="preserve"> </w:t>
      </w:r>
      <w:r w:rsidR="00327DA1" w:rsidRPr="00EA6720">
        <w:rPr>
          <w:rFonts w:ascii="Oslo Sans Office" w:hAnsi="Oslo Sans Office"/>
          <w:bCs/>
          <w:sz w:val="20"/>
          <w:szCs w:val="20"/>
        </w:rPr>
        <w:t xml:space="preserve"> </w:t>
      </w:r>
      <w:r w:rsidR="0096214A" w:rsidRPr="00EA6720">
        <w:rPr>
          <w:rFonts w:ascii="Oslo Sans Office" w:hAnsi="Oslo Sans Office"/>
          <w:bCs/>
          <w:sz w:val="20"/>
          <w:szCs w:val="20"/>
        </w:rPr>
        <w:t xml:space="preserve"> </w:t>
      </w:r>
    </w:p>
    <w:p w14:paraId="0BD907ED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83"/>
        <w:gridCol w:w="7727"/>
      </w:tblGrid>
      <w:tr w:rsidR="000D38C7" w:rsidRPr="00EA6720" w14:paraId="015B3F3E" w14:textId="77777777" w:rsidTr="00AF7492">
        <w:tc>
          <w:tcPr>
            <w:tcW w:w="1384" w:type="dxa"/>
            <w:vAlign w:val="center"/>
          </w:tcPr>
          <w:p w14:paraId="2011BC3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Beskrivelse</w:t>
            </w:r>
          </w:p>
        </w:tc>
        <w:tc>
          <w:tcPr>
            <w:tcW w:w="7828" w:type="dxa"/>
          </w:tcPr>
          <w:p w14:paraId="636DFE1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0DB8B097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60755226" w14:textId="77777777" w:rsidTr="00AF7492">
        <w:tc>
          <w:tcPr>
            <w:tcW w:w="1384" w:type="dxa"/>
            <w:vAlign w:val="center"/>
          </w:tcPr>
          <w:p w14:paraId="2495CB59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Beløp</w:t>
            </w:r>
          </w:p>
        </w:tc>
        <w:tc>
          <w:tcPr>
            <w:tcW w:w="7828" w:type="dxa"/>
          </w:tcPr>
          <w:p w14:paraId="21A6D40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1821B6F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102654D3" w14:textId="77777777" w:rsidTr="00AF7492">
        <w:tc>
          <w:tcPr>
            <w:tcW w:w="1384" w:type="dxa"/>
            <w:vAlign w:val="center"/>
          </w:tcPr>
          <w:p w14:paraId="0FDD5C47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Dato</w:t>
            </w:r>
          </w:p>
        </w:tc>
        <w:tc>
          <w:tcPr>
            <w:tcW w:w="7828" w:type="dxa"/>
          </w:tcPr>
          <w:p w14:paraId="3A29D122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148C7CF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2FFFA6F7" w14:textId="77777777" w:rsidTr="00AF7492">
        <w:tc>
          <w:tcPr>
            <w:tcW w:w="1384" w:type="dxa"/>
            <w:vAlign w:val="center"/>
          </w:tcPr>
          <w:p w14:paraId="2990E99C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Mottaker</w:t>
            </w:r>
          </w:p>
        </w:tc>
        <w:tc>
          <w:tcPr>
            <w:tcW w:w="7828" w:type="dxa"/>
          </w:tcPr>
          <w:p w14:paraId="375EE009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4DC5955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752AE9C6" w14:textId="77777777" w:rsidTr="00AF7492">
        <w:tc>
          <w:tcPr>
            <w:tcW w:w="9212" w:type="dxa"/>
            <w:gridSpan w:val="2"/>
            <w:vAlign w:val="center"/>
          </w:tcPr>
          <w:p w14:paraId="7DB52293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28FC613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58D9597D" w14:textId="77777777" w:rsidTr="00AF7492">
        <w:tc>
          <w:tcPr>
            <w:tcW w:w="1384" w:type="dxa"/>
            <w:vAlign w:val="center"/>
          </w:tcPr>
          <w:p w14:paraId="0A574CD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Beskrivelse</w:t>
            </w:r>
          </w:p>
        </w:tc>
        <w:tc>
          <w:tcPr>
            <w:tcW w:w="7828" w:type="dxa"/>
          </w:tcPr>
          <w:p w14:paraId="522C7E8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0FFF868C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67CF52E3" w14:textId="77777777" w:rsidTr="00AF7492">
        <w:tc>
          <w:tcPr>
            <w:tcW w:w="1384" w:type="dxa"/>
            <w:vAlign w:val="center"/>
          </w:tcPr>
          <w:p w14:paraId="254AE5D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Beløp</w:t>
            </w:r>
          </w:p>
        </w:tc>
        <w:tc>
          <w:tcPr>
            <w:tcW w:w="7828" w:type="dxa"/>
          </w:tcPr>
          <w:p w14:paraId="455FD28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081D519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1AC24A32" w14:textId="77777777" w:rsidTr="00AF7492">
        <w:tc>
          <w:tcPr>
            <w:tcW w:w="1384" w:type="dxa"/>
            <w:vAlign w:val="center"/>
          </w:tcPr>
          <w:p w14:paraId="17ABAA2E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Dato</w:t>
            </w:r>
          </w:p>
        </w:tc>
        <w:tc>
          <w:tcPr>
            <w:tcW w:w="7828" w:type="dxa"/>
          </w:tcPr>
          <w:p w14:paraId="2FAC66C7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03EF9F63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3D7CF0E2" w14:textId="77777777" w:rsidTr="00AF7492">
        <w:tc>
          <w:tcPr>
            <w:tcW w:w="1384" w:type="dxa"/>
            <w:vAlign w:val="center"/>
          </w:tcPr>
          <w:p w14:paraId="2AA5209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Mottaker</w:t>
            </w:r>
          </w:p>
        </w:tc>
        <w:tc>
          <w:tcPr>
            <w:tcW w:w="7828" w:type="dxa"/>
          </w:tcPr>
          <w:p w14:paraId="1BE095E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11E29BB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07210E10" w14:textId="77777777" w:rsidTr="00AF7492">
        <w:tc>
          <w:tcPr>
            <w:tcW w:w="9212" w:type="dxa"/>
            <w:gridSpan w:val="2"/>
            <w:vAlign w:val="center"/>
          </w:tcPr>
          <w:p w14:paraId="7D31DE6C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D2ECAA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78FD52BC" w14:textId="77777777" w:rsidTr="00AF7492">
        <w:tc>
          <w:tcPr>
            <w:tcW w:w="1384" w:type="dxa"/>
            <w:vAlign w:val="center"/>
          </w:tcPr>
          <w:p w14:paraId="1A25218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Beskrivelse</w:t>
            </w:r>
          </w:p>
        </w:tc>
        <w:tc>
          <w:tcPr>
            <w:tcW w:w="7828" w:type="dxa"/>
          </w:tcPr>
          <w:p w14:paraId="1D83135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488A341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72970483" w14:textId="77777777" w:rsidTr="00AF7492">
        <w:tc>
          <w:tcPr>
            <w:tcW w:w="1384" w:type="dxa"/>
            <w:vAlign w:val="center"/>
          </w:tcPr>
          <w:p w14:paraId="295BE43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Beløp</w:t>
            </w:r>
          </w:p>
        </w:tc>
        <w:tc>
          <w:tcPr>
            <w:tcW w:w="7828" w:type="dxa"/>
          </w:tcPr>
          <w:p w14:paraId="454EFDC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026B89E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7C683B25" w14:textId="77777777" w:rsidTr="00AF7492">
        <w:tc>
          <w:tcPr>
            <w:tcW w:w="1384" w:type="dxa"/>
            <w:vAlign w:val="center"/>
          </w:tcPr>
          <w:p w14:paraId="2695175F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Dato</w:t>
            </w:r>
          </w:p>
        </w:tc>
        <w:tc>
          <w:tcPr>
            <w:tcW w:w="7828" w:type="dxa"/>
          </w:tcPr>
          <w:p w14:paraId="40AE52C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AAA902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1D37B51D" w14:textId="77777777" w:rsidTr="00AF7492">
        <w:tc>
          <w:tcPr>
            <w:tcW w:w="1384" w:type="dxa"/>
            <w:vAlign w:val="center"/>
          </w:tcPr>
          <w:p w14:paraId="45B1EFB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Mottaker</w:t>
            </w:r>
          </w:p>
        </w:tc>
        <w:tc>
          <w:tcPr>
            <w:tcW w:w="7828" w:type="dxa"/>
          </w:tcPr>
          <w:p w14:paraId="5645B092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4A93A542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6F564508" w14:textId="77777777" w:rsidR="00062747" w:rsidRPr="00EA6720" w:rsidRDefault="0006274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7D2BCEBB" w14:textId="10748456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Er disse opplysninger tilgjengelige i elektronisk form?</w:t>
      </w:r>
    </w:p>
    <w:p w14:paraId="14A6DACA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612CA686" w14:textId="77777777" w:rsidTr="00AF7492">
        <w:tc>
          <w:tcPr>
            <w:tcW w:w="817" w:type="dxa"/>
          </w:tcPr>
          <w:p w14:paraId="60243EC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6989A93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261AB7CB" w14:textId="77777777" w:rsidTr="00AF7492">
        <w:tc>
          <w:tcPr>
            <w:tcW w:w="817" w:type="dxa"/>
          </w:tcPr>
          <w:p w14:paraId="08FD47D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77B9987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6A09A0D0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138"/>
      </w:tblGrid>
      <w:tr w:rsidR="00380D8D" w14:paraId="25100C85" w14:textId="77777777" w:rsidTr="000F6DE8">
        <w:tc>
          <w:tcPr>
            <w:tcW w:w="3114" w:type="dxa"/>
          </w:tcPr>
          <w:p w14:paraId="6ED58EA3" w14:textId="77777777" w:rsidR="00380D8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Hvis ja, URL/nettadresse:</w:t>
            </w:r>
          </w:p>
        </w:tc>
        <w:tc>
          <w:tcPr>
            <w:tcW w:w="6138" w:type="dxa"/>
            <w:tcBorders>
              <w:bottom w:val="single" w:sz="4" w:space="0" w:color="auto"/>
            </w:tcBorders>
          </w:tcPr>
          <w:p w14:paraId="11CDF3D6" w14:textId="77777777" w:rsidR="00380D8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</w:p>
        </w:tc>
      </w:tr>
    </w:tbl>
    <w:p w14:paraId="43F61F02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5410588E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Del D</w:t>
      </w:r>
      <w:r w:rsidRPr="00EA6720">
        <w:rPr>
          <w:rFonts w:ascii="Oslo Sans Office" w:hAnsi="Oslo Sans Office"/>
          <w:b/>
          <w:sz w:val="20"/>
          <w:szCs w:val="20"/>
        </w:rPr>
        <w:tab/>
      </w:r>
      <w:r w:rsidRPr="00EA6720">
        <w:rPr>
          <w:rFonts w:ascii="Oslo Sans Office" w:hAnsi="Oslo Sans Office"/>
          <w:b/>
          <w:sz w:val="20"/>
          <w:szCs w:val="20"/>
        </w:rPr>
        <w:tab/>
        <w:t>Kvalitetssikrings- og miljøledelsesstandarder</w:t>
      </w:r>
    </w:p>
    <w:p w14:paraId="12222EB5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4466978A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Miljøstyringssystem</w:t>
      </w:r>
    </w:p>
    <w:p w14:paraId="2ED07568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 xml:space="preserve">Innehar leverandøren et tilstrekkelig miljøstyringssystem, eller er sertifisert av tredjeparts organ, som f.eks. </w:t>
      </w:r>
      <w:r w:rsidR="001D43F2" w:rsidRPr="00EA6720">
        <w:rPr>
          <w:rFonts w:ascii="Oslo Sans Office" w:hAnsi="Oslo Sans Office"/>
          <w:sz w:val="20"/>
          <w:szCs w:val="20"/>
        </w:rPr>
        <w:t>miljøfyrtårn eller tilsvarende</w:t>
      </w:r>
      <w:r w:rsidRPr="00EA6720">
        <w:rPr>
          <w:rFonts w:ascii="Oslo Sans Office" w:hAnsi="Oslo Sans Office"/>
          <w:sz w:val="20"/>
          <w:szCs w:val="20"/>
        </w:rPr>
        <w:t>?</w:t>
      </w:r>
    </w:p>
    <w:p w14:paraId="0E34DC51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42763FC2" w14:textId="77777777" w:rsidTr="00AF7492">
        <w:tc>
          <w:tcPr>
            <w:tcW w:w="817" w:type="dxa"/>
          </w:tcPr>
          <w:p w14:paraId="1CF4D87C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7821C457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6C69B7CE" w14:textId="77777777" w:rsidTr="00AF7492">
        <w:tc>
          <w:tcPr>
            <w:tcW w:w="817" w:type="dxa"/>
          </w:tcPr>
          <w:p w14:paraId="4D78BC9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2BE7886E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EBD3D7E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138"/>
      </w:tblGrid>
      <w:tr w:rsidR="00380D8D" w14:paraId="58627994" w14:textId="77777777" w:rsidTr="000F6DE8">
        <w:tc>
          <w:tcPr>
            <w:tcW w:w="3114" w:type="dxa"/>
          </w:tcPr>
          <w:p w14:paraId="73BD117F" w14:textId="77777777" w:rsidR="00380D8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Hvis ja, URL/nettadresse:</w:t>
            </w:r>
          </w:p>
        </w:tc>
        <w:tc>
          <w:tcPr>
            <w:tcW w:w="6138" w:type="dxa"/>
            <w:tcBorders>
              <w:bottom w:val="single" w:sz="4" w:space="0" w:color="auto"/>
            </w:tcBorders>
          </w:tcPr>
          <w:p w14:paraId="37552468" w14:textId="77777777" w:rsidR="00380D8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</w:p>
        </w:tc>
      </w:tr>
    </w:tbl>
    <w:p w14:paraId="14A9C821" w14:textId="77777777" w:rsidR="000D38C7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4D17B39B" w14:textId="77777777" w:rsidR="00E241A5" w:rsidRPr="00EA6720" w:rsidRDefault="00E241A5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71BDC504" w14:textId="1EE60110" w:rsidR="000D38C7" w:rsidRPr="00EA6720" w:rsidRDefault="000D38C7" w:rsidP="000D38C7">
      <w:pPr>
        <w:pStyle w:val="Ingenmellomrom"/>
        <w:rPr>
          <w:rFonts w:ascii="Oslo Sans Office" w:hAnsi="Oslo Sans Office"/>
          <w:b/>
          <w:sz w:val="24"/>
        </w:rPr>
      </w:pPr>
      <w:r w:rsidRPr="00EA6720">
        <w:rPr>
          <w:rFonts w:ascii="Oslo Sans Office" w:hAnsi="Oslo Sans Office"/>
          <w:b/>
          <w:sz w:val="24"/>
        </w:rPr>
        <w:lastRenderedPageBreak/>
        <w:t>DEL V</w:t>
      </w:r>
      <w:r w:rsidR="00380D8D">
        <w:rPr>
          <w:rFonts w:ascii="Oslo Sans Office" w:hAnsi="Oslo Sans Office"/>
          <w:b/>
          <w:sz w:val="24"/>
        </w:rPr>
        <w:tab/>
      </w:r>
      <w:r w:rsidRPr="00EA6720">
        <w:rPr>
          <w:rFonts w:ascii="Oslo Sans Office" w:hAnsi="Oslo Sans Office"/>
          <w:b/>
          <w:sz w:val="24"/>
        </w:rPr>
        <w:tab/>
        <w:t>AVSLUTNING</w:t>
      </w:r>
    </w:p>
    <w:p w14:paraId="183C19A6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4"/>
        </w:rPr>
      </w:pPr>
    </w:p>
    <w:p w14:paraId="54B0BE0F" w14:textId="3942A076" w:rsidR="000D38C7" w:rsidRDefault="000D38C7" w:rsidP="00380D8D">
      <w:pPr>
        <w:pStyle w:val="Ingenmellomrom"/>
        <w:jc w:val="both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Leverandøren bekrefter å ha oppgitt riktige opplysninger, og er kjent med at manglende og/eller feilaktig utfylling kan medføre avvisning fra tilbudskonkurransen.</w:t>
      </w:r>
      <w:r w:rsidR="002F1F48" w:rsidRPr="00EA6720">
        <w:rPr>
          <w:rFonts w:ascii="Oslo Sans Office" w:hAnsi="Oslo Sans Office"/>
          <w:sz w:val="20"/>
          <w:szCs w:val="20"/>
        </w:rPr>
        <w:t xml:space="preserve"> </w:t>
      </w:r>
      <w:r w:rsidR="000A28C0" w:rsidRPr="00EA6720">
        <w:rPr>
          <w:rFonts w:ascii="Oslo Sans Office" w:hAnsi="Oslo Sans Office"/>
          <w:sz w:val="20"/>
          <w:szCs w:val="20"/>
        </w:rPr>
        <w:t xml:space="preserve"> </w:t>
      </w:r>
      <w:r w:rsidR="00B371B0" w:rsidRPr="00EA6720">
        <w:rPr>
          <w:rFonts w:ascii="Oslo Sans Office" w:hAnsi="Oslo Sans Office"/>
          <w:sz w:val="20"/>
          <w:szCs w:val="20"/>
        </w:rPr>
        <w:t xml:space="preserve"> </w:t>
      </w:r>
    </w:p>
    <w:p w14:paraId="5234AF67" w14:textId="77777777" w:rsidR="00380D8D" w:rsidRDefault="00380D8D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28C3A1A6" w14:textId="77777777" w:rsidR="00380D8D" w:rsidRPr="00EA6720" w:rsidRDefault="00380D8D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1B782D9A" w14:textId="77777777" w:rsidR="000D38C7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7"/>
        <w:gridCol w:w="4556"/>
        <w:gridCol w:w="2278"/>
      </w:tblGrid>
      <w:tr w:rsidR="00380D8D" w14:paraId="79C5BFDC" w14:textId="77777777" w:rsidTr="00380D8D">
        <w:tc>
          <w:tcPr>
            <w:tcW w:w="1250" w:type="pct"/>
          </w:tcPr>
          <w:p w14:paraId="760B8445" w14:textId="77777777" w:rsidR="00380D8D" w:rsidRPr="00446FB5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</w:tcPr>
          <w:p w14:paraId="0A7526DA" w14:textId="77777777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 xml:space="preserve">Sted, </w:t>
            </w:r>
            <w:proofErr w:type="spellStart"/>
            <w:r>
              <w:rPr>
                <w:rFonts w:ascii="Oslo Sans Office" w:hAnsi="Oslo Sans Office"/>
                <w:sz w:val="20"/>
                <w:szCs w:val="20"/>
              </w:rPr>
              <w:t>dato</w:t>
            </w:r>
            <w:proofErr w:type="spellEnd"/>
            <w:r>
              <w:rPr>
                <w:rFonts w:ascii="Oslo Sans Office" w:hAnsi="Oslo Sans Office"/>
                <w:sz w:val="20"/>
                <w:szCs w:val="20"/>
              </w:rPr>
              <w:t>:</w:t>
            </w:r>
          </w:p>
          <w:p w14:paraId="41B8CA03" w14:textId="77777777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  <w:p w14:paraId="32DE30AC" w14:textId="4AB29639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1250" w:type="pct"/>
          </w:tcPr>
          <w:p w14:paraId="10FDF5A7" w14:textId="77777777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380D8D" w14:paraId="1809650C" w14:textId="77777777" w:rsidTr="00380D8D">
        <w:tc>
          <w:tcPr>
            <w:tcW w:w="1250" w:type="pct"/>
          </w:tcPr>
          <w:p w14:paraId="325E63F8" w14:textId="77777777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</w:tcPr>
          <w:p w14:paraId="265788B2" w14:textId="77777777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  <w:p w14:paraId="0399750E" w14:textId="77777777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  <w:p w14:paraId="6A2DDD1C" w14:textId="77777777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1250" w:type="pct"/>
          </w:tcPr>
          <w:p w14:paraId="7C8867F7" w14:textId="77777777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380D8D" w14:paraId="61674C50" w14:textId="77777777" w:rsidTr="00380D8D">
        <w:tc>
          <w:tcPr>
            <w:tcW w:w="1250" w:type="pct"/>
          </w:tcPr>
          <w:p w14:paraId="3B7629A5" w14:textId="77777777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14:paraId="3F285FD4" w14:textId="235D55E9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>
              <w:rPr>
                <w:rFonts w:ascii="Oslo Sans Office" w:hAnsi="Oslo Sans Office"/>
                <w:sz w:val="20"/>
                <w:szCs w:val="20"/>
              </w:rPr>
              <w:t>Signatur</w:t>
            </w:r>
            <w:proofErr w:type="spellEnd"/>
          </w:p>
        </w:tc>
        <w:tc>
          <w:tcPr>
            <w:tcW w:w="1250" w:type="pct"/>
          </w:tcPr>
          <w:p w14:paraId="0AF12D66" w14:textId="77777777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7419687E" w14:textId="77777777" w:rsidR="0089435C" w:rsidRPr="00EA6720" w:rsidRDefault="0089435C" w:rsidP="000D38C7">
      <w:pPr>
        <w:rPr>
          <w:rFonts w:ascii="Oslo Sans Office" w:hAnsi="Oslo Sans Office"/>
          <w:sz w:val="20"/>
          <w:szCs w:val="20"/>
        </w:rPr>
      </w:pPr>
    </w:p>
    <w:sectPr w:rsidR="0089435C" w:rsidRPr="00EA6720" w:rsidSect="00EA6720">
      <w:headerReference w:type="default" r:id="rId8"/>
      <w:footerReference w:type="default" r:id="rId9"/>
      <w:headerReference w:type="first" r:id="rId10"/>
      <w:pgSz w:w="11907" w:h="16840" w:code="9"/>
      <w:pgMar w:top="593" w:right="1347" w:bottom="719" w:left="1440" w:header="719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CCE99" w14:textId="77777777" w:rsidR="00656723" w:rsidRDefault="00656723">
      <w:r>
        <w:separator/>
      </w:r>
    </w:p>
  </w:endnote>
  <w:endnote w:type="continuationSeparator" w:id="0">
    <w:p w14:paraId="3E9DD1FB" w14:textId="77777777" w:rsidR="00656723" w:rsidRDefault="0065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5C306" w14:textId="77777777" w:rsidR="00060927" w:rsidRDefault="00060927" w:rsidP="004B79F3">
    <w:pPr>
      <w:pStyle w:val="Bunntekst"/>
      <w:ind w:left="-14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BB5C3" w14:textId="77777777" w:rsidR="00656723" w:rsidRDefault="00656723">
      <w:r>
        <w:separator/>
      </w:r>
    </w:p>
  </w:footnote>
  <w:footnote w:type="continuationSeparator" w:id="0">
    <w:p w14:paraId="4AEF7D79" w14:textId="77777777" w:rsidR="00656723" w:rsidRDefault="00656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A9EF6" w14:textId="77777777" w:rsidR="00060927" w:rsidRDefault="00060927" w:rsidP="00C75012">
    <w:pPr>
      <w:pStyle w:val="Topptekst"/>
      <w:ind w:left="-360"/>
    </w:pPr>
  </w:p>
  <w:p w14:paraId="58B13867" w14:textId="77777777" w:rsidR="00060927" w:rsidRDefault="00060927" w:rsidP="004520B9">
    <w:pPr>
      <w:pStyle w:val="Topptekst"/>
      <w:ind w:left="-840"/>
    </w:pPr>
  </w:p>
  <w:p w14:paraId="21CDBD22" w14:textId="77777777" w:rsidR="00060927" w:rsidRDefault="00060927" w:rsidP="006C006B">
    <w:pPr>
      <w:pStyle w:val="Topptekst"/>
      <w:ind w:left="-9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58B9" w14:textId="77777777" w:rsidR="00A51547" w:rsidRPr="00AC5104" w:rsidRDefault="00A51547" w:rsidP="00A51547">
    <w:pPr>
      <w:rPr>
        <w:rFonts w:ascii="Oslo Sans Office" w:hAnsi="Oslo Sans Office" w:cs="Arial"/>
        <w:sz w:val="38"/>
        <w:szCs w:val="38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4151D7A8" wp14:editId="7BCB2949">
          <wp:simplePos x="0" y="0"/>
          <wp:positionH relativeFrom="page">
            <wp:posOffset>5588635</wp:posOffset>
          </wp:positionH>
          <wp:positionV relativeFrom="page">
            <wp:posOffset>276860</wp:posOffset>
          </wp:positionV>
          <wp:extent cx="1080135" cy="561340"/>
          <wp:effectExtent l="0" t="0" r="5715" b="0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AC5104">
      <w:rPr>
        <w:rFonts w:ascii="Oslo Sans Office" w:hAnsi="Oslo Sans Office"/>
        <w:sz w:val="38"/>
        <w:szCs w:val="38"/>
      </w:rPr>
      <w:t>Eiendoms</w:t>
    </w:r>
    <w:proofErr w:type="spellEnd"/>
    <w:r w:rsidRPr="00AC5104">
      <w:rPr>
        <w:rFonts w:ascii="Oslo Sans Office" w:hAnsi="Oslo Sans Office"/>
        <w:sz w:val="38"/>
        <w:szCs w:val="38"/>
      </w:rPr>
      <w:t xml:space="preserve">- </w:t>
    </w:r>
    <w:proofErr w:type="spellStart"/>
    <w:r w:rsidRPr="00AC5104">
      <w:rPr>
        <w:rFonts w:ascii="Oslo Sans Office" w:hAnsi="Oslo Sans Office"/>
        <w:sz w:val="38"/>
        <w:szCs w:val="38"/>
      </w:rPr>
      <w:t>og</w:t>
    </w:r>
    <w:proofErr w:type="spellEnd"/>
    <w:r w:rsidRPr="00AC5104">
      <w:rPr>
        <w:rFonts w:ascii="Oslo Sans Office" w:hAnsi="Oslo Sans Office"/>
        <w:sz w:val="38"/>
        <w:szCs w:val="38"/>
      </w:rPr>
      <w:t xml:space="preserve"> byfornyelsesetaten</w:t>
    </w:r>
  </w:p>
  <w:p w14:paraId="2AE25A32" w14:textId="77777777" w:rsidR="00E95148" w:rsidRDefault="00E95148" w:rsidP="00BB262A">
    <w:pPr>
      <w:pStyle w:val="Topptekst"/>
      <w:ind w:left="-960"/>
    </w:pPr>
  </w:p>
  <w:p w14:paraId="48AAF15A" w14:textId="77777777" w:rsidR="00E95148" w:rsidRDefault="00E95148" w:rsidP="00BB262A">
    <w:pPr>
      <w:pStyle w:val="Topptekst"/>
      <w:ind w:left="-960"/>
    </w:pPr>
  </w:p>
  <w:p w14:paraId="60F9E495" w14:textId="77777777" w:rsidR="00E95148" w:rsidRDefault="00E95148" w:rsidP="00BB262A">
    <w:pPr>
      <w:pStyle w:val="Topptekst"/>
      <w:ind w:left="-960"/>
    </w:pPr>
  </w:p>
  <w:p w14:paraId="6DC30EA1" w14:textId="77777777" w:rsidR="00060927" w:rsidRDefault="000D38C7" w:rsidP="00BB262A">
    <w:pPr>
      <w:pStyle w:val="Topptekst"/>
      <w:ind w:left="-960"/>
    </w:pPr>
    <w:r>
      <w:rPr>
        <w:noProof/>
        <w:lang w:val="nb-NO" w:eastAsia="nb-NO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BFBCCE2" wp14:editId="45EFBB37">
              <wp:simplePos x="0" y="0"/>
              <wp:positionH relativeFrom="column">
                <wp:posOffset>-609600</wp:posOffset>
              </wp:positionH>
              <wp:positionV relativeFrom="paragraph">
                <wp:posOffset>2249805</wp:posOffset>
              </wp:positionV>
              <wp:extent cx="6477000" cy="6092190"/>
              <wp:effectExtent l="0" t="1905" r="0" b="190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092190"/>
                      </a:xfrm>
                      <a:prstGeom prst="rect">
                        <a:avLst/>
                      </a:prstGeom>
                      <a:solidFill>
                        <a:srgbClr val="F1F4F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EE00E7" w14:textId="77777777" w:rsidR="00060927" w:rsidRDefault="00060927" w:rsidP="00FA3FA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FBCCE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48pt;margin-top:177.15pt;width:510pt;height:479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" fillcolor="#f1f4f9" stroked="f">
              <v:textbox>
                <w:txbxContent>
                  <w:p w14:paraId="18EE00E7" w14:textId="77777777" w:rsidR="00060927" w:rsidRDefault="00060927" w:rsidP="00FA3FA7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107EA"/>
    <w:multiLevelType w:val="hybridMultilevel"/>
    <w:tmpl w:val="7354C0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612E6"/>
    <w:multiLevelType w:val="hybridMultilevel"/>
    <w:tmpl w:val="69E60D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F323D5"/>
    <w:multiLevelType w:val="hybridMultilevel"/>
    <w:tmpl w:val="9CD2CA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D75BD"/>
    <w:multiLevelType w:val="hybridMultilevel"/>
    <w:tmpl w:val="6FAA5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210179">
    <w:abstractNumId w:val="1"/>
  </w:num>
  <w:num w:numId="2" w16cid:durableId="1415931513">
    <w:abstractNumId w:val="2"/>
  </w:num>
  <w:num w:numId="3" w16cid:durableId="1492679334">
    <w:abstractNumId w:val="0"/>
  </w:num>
  <w:num w:numId="4" w16cid:durableId="9248744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>
      <o:colormru v:ext="edit" colors="#ccf,#b1c2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2B8"/>
    <w:rsid w:val="0000159E"/>
    <w:rsid w:val="0000608E"/>
    <w:rsid w:val="00006A4D"/>
    <w:rsid w:val="00007681"/>
    <w:rsid w:val="00007AA0"/>
    <w:rsid w:val="00010471"/>
    <w:rsid w:val="0001342F"/>
    <w:rsid w:val="00014488"/>
    <w:rsid w:val="00014CA9"/>
    <w:rsid w:val="00014DA0"/>
    <w:rsid w:val="00016049"/>
    <w:rsid w:val="000164FE"/>
    <w:rsid w:val="00017022"/>
    <w:rsid w:val="00020C99"/>
    <w:rsid w:val="00021D6D"/>
    <w:rsid w:val="0002456A"/>
    <w:rsid w:val="00024B88"/>
    <w:rsid w:val="00025AAC"/>
    <w:rsid w:val="000272A3"/>
    <w:rsid w:val="000277F0"/>
    <w:rsid w:val="00032973"/>
    <w:rsid w:val="00033437"/>
    <w:rsid w:val="0003429E"/>
    <w:rsid w:val="00035343"/>
    <w:rsid w:val="00035A51"/>
    <w:rsid w:val="000364C3"/>
    <w:rsid w:val="00041192"/>
    <w:rsid w:val="00044F70"/>
    <w:rsid w:val="00045882"/>
    <w:rsid w:val="000469E4"/>
    <w:rsid w:val="00046A2B"/>
    <w:rsid w:val="00052C91"/>
    <w:rsid w:val="00055724"/>
    <w:rsid w:val="000570F2"/>
    <w:rsid w:val="000574BD"/>
    <w:rsid w:val="000575F0"/>
    <w:rsid w:val="000604D7"/>
    <w:rsid w:val="00060927"/>
    <w:rsid w:val="00062050"/>
    <w:rsid w:val="00062747"/>
    <w:rsid w:val="000629FB"/>
    <w:rsid w:val="00062B10"/>
    <w:rsid w:val="00062D08"/>
    <w:rsid w:val="000638DE"/>
    <w:rsid w:val="00064CC4"/>
    <w:rsid w:val="000662F6"/>
    <w:rsid w:val="000679DB"/>
    <w:rsid w:val="00067A98"/>
    <w:rsid w:val="00072ACC"/>
    <w:rsid w:val="00074573"/>
    <w:rsid w:val="00074BB1"/>
    <w:rsid w:val="00074C09"/>
    <w:rsid w:val="0007638C"/>
    <w:rsid w:val="00076695"/>
    <w:rsid w:val="00076E2F"/>
    <w:rsid w:val="000803B3"/>
    <w:rsid w:val="00084099"/>
    <w:rsid w:val="00084BD2"/>
    <w:rsid w:val="0009059A"/>
    <w:rsid w:val="00092FF8"/>
    <w:rsid w:val="00094569"/>
    <w:rsid w:val="0009712B"/>
    <w:rsid w:val="000A181C"/>
    <w:rsid w:val="000A24F8"/>
    <w:rsid w:val="000A28C0"/>
    <w:rsid w:val="000A488D"/>
    <w:rsid w:val="000A66D9"/>
    <w:rsid w:val="000A6AC3"/>
    <w:rsid w:val="000A7786"/>
    <w:rsid w:val="000A78A4"/>
    <w:rsid w:val="000B03F4"/>
    <w:rsid w:val="000B152D"/>
    <w:rsid w:val="000B2136"/>
    <w:rsid w:val="000B294A"/>
    <w:rsid w:val="000B2FA9"/>
    <w:rsid w:val="000B3974"/>
    <w:rsid w:val="000B61AC"/>
    <w:rsid w:val="000C05AC"/>
    <w:rsid w:val="000C169A"/>
    <w:rsid w:val="000C25CD"/>
    <w:rsid w:val="000C2EA8"/>
    <w:rsid w:val="000C3A73"/>
    <w:rsid w:val="000C3B8D"/>
    <w:rsid w:val="000C46B5"/>
    <w:rsid w:val="000C5C61"/>
    <w:rsid w:val="000C70AE"/>
    <w:rsid w:val="000D010A"/>
    <w:rsid w:val="000D2C6E"/>
    <w:rsid w:val="000D38C7"/>
    <w:rsid w:val="000D3A96"/>
    <w:rsid w:val="000D3E56"/>
    <w:rsid w:val="000D424E"/>
    <w:rsid w:val="000D7367"/>
    <w:rsid w:val="000D74D1"/>
    <w:rsid w:val="000E0BF5"/>
    <w:rsid w:val="000E2678"/>
    <w:rsid w:val="000E3FB2"/>
    <w:rsid w:val="000E4589"/>
    <w:rsid w:val="000F1DAC"/>
    <w:rsid w:val="000F21ED"/>
    <w:rsid w:val="000F402D"/>
    <w:rsid w:val="000F5C1D"/>
    <w:rsid w:val="00101813"/>
    <w:rsid w:val="00101B63"/>
    <w:rsid w:val="00102225"/>
    <w:rsid w:val="00104B40"/>
    <w:rsid w:val="00104DD0"/>
    <w:rsid w:val="00104FC8"/>
    <w:rsid w:val="00106363"/>
    <w:rsid w:val="00107166"/>
    <w:rsid w:val="0011012A"/>
    <w:rsid w:val="001120B2"/>
    <w:rsid w:val="001131E0"/>
    <w:rsid w:val="0011540D"/>
    <w:rsid w:val="00116A32"/>
    <w:rsid w:val="00120721"/>
    <w:rsid w:val="0012198C"/>
    <w:rsid w:val="0012333D"/>
    <w:rsid w:val="001258C7"/>
    <w:rsid w:val="00125F78"/>
    <w:rsid w:val="00127AE6"/>
    <w:rsid w:val="00127CCA"/>
    <w:rsid w:val="0013298B"/>
    <w:rsid w:val="00134E04"/>
    <w:rsid w:val="00135919"/>
    <w:rsid w:val="00135C9F"/>
    <w:rsid w:val="00140284"/>
    <w:rsid w:val="00140773"/>
    <w:rsid w:val="00141C30"/>
    <w:rsid w:val="001422E5"/>
    <w:rsid w:val="001449BA"/>
    <w:rsid w:val="001455DA"/>
    <w:rsid w:val="00145E4C"/>
    <w:rsid w:val="00151275"/>
    <w:rsid w:val="00151BC1"/>
    <w:rsid w:val="00152C0F"/>
    <w:rsid w:val="001542AE"/>
    <w:rsid w:val="00157462"/>
    <w:rsid w:val="00161D05"/>
    <w:rsid w:val="0016408D"/>
    <w:rsid w:val="00165B8D"/>
    <w:rsid w:val="00165CDE"/>
    <w:rsid w:val="001669EB"/>
    <w:rsid w:val="00170058"/>
    <w:rsid w:val="00172261"/>
    <w:rsid w:val="001723F2"/>
    <w:rsid w:val="0017267E"/>
    <w:rsid w:val="00172B94"/>
    <w:rsid w:val="00173EA0"/>
    <w:rsid w:val="00174D52"/>
    <w:rsid w:val="00177E10"/>
    <w:rsid w:val="00181AE8"/>
    <w:rsid w:val="00183038"/>
    <w:rsid w:val="00184394"/>
    <w:rsid w:val="001845E9"/>
    <w:rsid w:val="0018516D"/>
    <w:rsid w:val="0018534C"/>
    <w:rsid w:val="00186D0E"/>
    <w:rsid w:val="0018752A"/>
    <w:rsid w:val="00190571"/>
    <w:rsid w:val="00194765"/>
    <w:rsid w:val="0019496A"/>
    <w:rsid w:val="00195428"/>
    <w:rsid w:val="00195CD4"/>
    <w:rsid w:val="00196069"/>
    <w:rsid w:val="00196EDA"/>
    <w:rsid w:val="0019773A"/>
    <w:rsid w:val="001A0218"/>
    <w:rsid w:val="001A0352"/>
    <w:rsid w:val="001A06C3"/>
    <w:rsid w:val="001A1C80"/>
    <w:rsid w:val="001A1DE0"/>
    <w:rsid w:val="001A2F6F"/>
    <w:rsid w:val="001A3AE2"/>
    <w:rsid w:val="001A3B06"/>
    <w:rsid w:val="001A575A"/>
    <w:rsid w:val="001A6251"/>
    <w:rsid w:val="001A7B40"/>
    <w:rsid w:val="001B0BCD"/>
    <w:rsid w:val="001B13F5"/>
    <w:rsid w:val="001B26FF"/>
    <w:rsid w:val="001B529E"/>
    <w:rsid w:val="001B5A44"/>
    <w:rsid w:val="001B6798"/>
    <w:rsid w:val="001B6A76"/>
    <w:rsid w:val="001B75F3"/>
    <w:rsid w:val="001B7810"/>
    <w:rsid w:val="001C03A9"/>
    <w:rsid w:val="001C0A9A"/>
    <w:rsid w:val="001C1E53"/>
    <w:rsid w:val="001C4661"/>
    <w:rsid w:val="001C508F"/>
    <w:rsid w:val="001C6ED2"/>
    <w:rsid w:val="001D3878"/>
    <w:rsid w:val="001D43F2"/>
    <w:rsid w:val="001D5E61"/>
    <w:rsid w:val="001D6212"/>
    <w:rsid w:val="001D7480"/>
    <w:rsid w:val="001E163C"/>
    <w:rsid w:val="001E297B"/>
    <w:rsid w:val="001E47E8"/>
    <w:rsid w:val="001E6740"/>
    <w:rsid w:val="001F101F"/>
    <w:rsid w:val="001F1BEE"/>
    <w:rsid w:val="001F1EE3"/>
    <w:rsid w:val="001F2DE0"/>
    <w:rsid w:val="001F38C0"/>
    <w:rsid w:val="002003CA"/>
    <w:rsid w:val="00201C2B"/>
    <w:rsid w:val="002026BE"/>
    <w:rsid w:val="00202F20"/>
    <w:rsid w:val="002058EA"/>
    <w:rsid w:val="002063A8"/>
    <w:rsid w:val="002064FC"/>
    <w:rsid w:val="00210592"/>
    <w:rsid w:val="00212C69"/>
    <w:rsid w:val="00212F2A"/>
    <w:rsid w:val="002139BE"/>
    <w:rsid w:val="00214BC4"/>
    <w:rsid w:val="002159A5"/>
    <w:rsid w:val="00215D97"/>
    <w:rsid w:val="00216868"/>
    <w:rsid w:val="00216EE9"/>
    <w:rsid w:val="002201FF"/>
    <w:rsid w:val="0022046A"/>
    <w:rsid w:val="00222D8F"/>
    <w:rsid w:val="00223DD4"/>
    <w:rsid w:val="00226852"/>
    <w:rsid w:val="00227A08"/>
    <w:rsid w:val="002317CB"/>
    <w:rsid w:val="00231F92"/>
    <w:rsid w:val="002335F3"/>
    <w:rsid w:val="00233700"/>
    <w:rsid w:val="00236523"/>
    <w:rsid w:val="002372B4"/>
    <w:rsid w:val="00241B77"/>
    <w:rsid w:val="00242E23"/>
    <w:rsid w:val="00243F07"/>
    <w:rsid w:val="00244E97"/>
    <w:rsid w:val="002457E8"/>
    <w:rsid w:val="00245B53"/>
    <w:rsid w:val="002460A8"/>
    <w:rsid w:val="0024679B"/>
    <w:rsid w:val="00246B05"/>
    <w:rsid w:val="00246F3F"/>
    <w:rsid w:val="00251F00"/>
    <w:rsid w:val="002536D0"/>
    <w:rsid w:val="00253DE9"/>
    <w:rsid w:val="00254B47"/>
    <w:rsid w:val="00255459"/>
    <w:rsid w:val="002569E5"/>
    <w:rsid w:val="00256F35"/>
    <w:rsid w:val="002579F2"/>
    <w:rsid w:val="002631FD"/>
    <w:rsid w:val="00264705"/>
    <w:rsid w:val="002655BB"/>
    <w:rsid w:val="00271E01"/>
    <w:rsid w:val="00273392"/>
    <w:rsid w:val="00273E21"/>
    <w:rsid w:val="00274963"/>
    <w:rsid w:val="00275A1E"/>
    <w:rsid w:val="0027617E"/>
    <w:rsid w:val="00276F77"/>
    <w:rsid w:val="00282099"/>
    <w:rsid w:val="00283CAF"/>
    <w:rsid w:val="002840DB"/>
    <w:rsid w:val="002846C3"/>
    <w:rsid w:val="0028482E"/>
    <w:rsid w:val="00285653"/>
    <w:rsid w:val="00287C54"/>
    <w:rsid w:val="0029091B"/>
    <w:rsid w:val="002912B0"/>
    <w:rsid w:val="002924F7"/>
    <w:rsid w:val="002936E2"/>
    <w:rsid w:val="00293753"/>
    <w:rsid w:val="0029600C"/>
    <w:rsid w:val="00296281"/>
    <w:rsid w:val="002A01E1"/>
    <w:rsid w:val="002A0351"/>
    <w:rsid w:val="002A0618"/>
    <w:rsid w:val="002A1252"/>
    <w:rsid w:val="002A15BF"/>
    <w:rsid w:val="002A1815"/>
    <w:rsid w:val="002A2849"/>
    <w:rsid w:val="002A3470"/>
    <w:rsid w:val="002A3CA6"/>
    <w:rsid w:val="002A40FF"/>
    <w:rsid w:val="002A41F0"/>
    <w:rsid w:val="002B0173"/>
    <w:rsid w:val="002B0D6A"/>
    <w:rsid w:val="002B1AD3"/>
    <w:rsid w:val="002B2EF1"/>
    <w:rsid w:val="002B323D"/>
    <w:rsid w:val="002B5993"/>
    <w:rsid w:val="002B5C60"/>
    <w:rsid w:val="002B6DA8"/>
    <w:rsid w:val="002C21D3"/>
    <w:rsid w:val="002C2A4D"/>
    <w:rsid w:val="002C2B29"/>
    <w:rsid w:val="002C419A"/>
    <w:rsid w:val="002C5D37"/>
    <w:rsid w:val="002C78F4"/>
    <w:rsid w:val="002D3BE2"/>
    <w:rsid w:val="002D4255"/>
    <w:rsid w:val="002D46C1"/>
    <w:rsid w:val="002D672F"/>
    <w:rsid w:val="002D7116"/>
    <w:rsid w:val="002E01CF"/>
    <w:rsid w:val="002E024F"/>
    <w:rsid w:val="002E20A5"/>
    <w:rsid w:val="002E25F3"/>
    <w:rsid w:val="002E358F"/>
    <w:rsid w:val="002E40FC"/>
    <w:rsid w:val="002E54B4"/>
    <w:rsid w:val="002E62AE"/>
    <w:rsid w:val="002E6616"/>
    <w:rsid w:val="002F1067"/>
    <w:rsid w:val="002F1B99"/>
    <w:rsid w:val="002F1F48"/>
    <w:rsid w:val="002F26F7"/>
    <w:rsid w:val="002F3B0B"/>
    <w:rsid w:val="002F60DA"/>
    <w:rsid w:val="00301F2C"/>
    <w:rsid w:val="00302A16"/>
    <w:rsid w:val="003048E4"/>
    <w:rsid w:val="003053F8"/>
    <w:rsid w:val="00310CD1"/>
    <w:rsid w:val="0031116D"/>
    <w:rsid w:val="003112DB"/>
    <w:rsid w:val="00311793"/>
    <w:rsid w:val="003129C9"/>
    <w:rsid w:val="00314634"/>
    <w:rsid w:val="00317423"/>
    <w:rsid w:val="003230D8"/>
    <w:rsid w:val="00323711"/>
    <w:rsid w:val="00324523"/>
    <w:rsid w:val="00324A83"/>
    <w:rsid w:val="003271A6"/>
    <w:rsid w:val="00327DA1"/>
    <w:rsid w:val="00331F01"/>
    <w:rsid w:val="00334468"/>
    <w:rsid w:val="00336A9C"/>
    <w:rsid w:val="0033745D"/>
    <w:rsid w:val="0034116D"/>
    <w:rsid w:val="00341703"/>
    <w:rsid w:val="00341A9B"/>
    <w:rsid w:val="003420CE"/>
    <w:rsid w:val="00346648"/>
    <w:rsid w:val="00346CB5"/>
    <w:rsid w:val="0034749E"/>
    <w:rsid w:val="003474D3"/>
    <w:rsid w:val="0035090E"/>
    <w:rsid w:val="00350FCC"/>
    <w:rsid w:val="00352B4F"/>
    <w:rsid w:val="00352CA2"/>
    <w:rsid w:val="00352CA6"/>
    <w:rsid w:val="0035387C"/>
    <w:rsid w:val="00355656"/>
    <w:rsid w:val="00360F3F"/>
    <w:rsid w:val="0036229F"/>
    <w:rsid w:val="00363676"/>
    <w:rsid w:val="00363826"/>
    <w:rsid w:val="00364831"/>
    <w:rsid w:val="003654A0"/>
    <w:rsid w:val="00365D02"/>
    <w:rsid w:val="00367DBC"/>
    <w:rsid w:val="00370B6F"/>
    <w:rsid w:val="00373711"/>
    <w:rsid w:val="003751F2"/>
    <w:rsid w:val="00375B1F"/>
    <w:rsid w:val="00375B81"/>
    <w:rsid w:val="00376A35"/>
    <w:rsid w:val="0037775F"/>
    <w:rsid w:val="00377CCA"/>
    <w:rsid w:val="003801A9"/>
    <w:rsid w:val="00380690"/>
    <w:rsid w:val="00380D8D"/>
    <w:rsid w:val="00381332"/>
    <w:rsid w:val="00381ECB"/>
    <w:rsid w:val="00385279"/>
    <w:rsid w:val="00387503"/>
    <w:rsid w:val="00387ABD"/>
    <w:rsid w:val="00390BC8"/>
    <w:rsid w:val="00392587"/>
    <w:rsid w:val="0039270D"/>
    <w:rsid w:val="0039388B"/>
    <w:rsid w:val="003A0FC8"/>
    <w:rsid w:val="003A27B3"/>
    <w:rsid w:val="003A305F"/>
    <w:rsid w:val="003A3C3E"/>
    <w:rsid w:val="003A419D"/>
    <w:rsid w:val="003A4EBB"/>
    <w:rsid w:val="003B156A"/>
    <w:rsid w:val="003B1CDB"/>
    <w:rsid w:val="003B2BF0"/>
    <w:rsid w:val="003B3F30"/>
    <w:rsid w:val="003B452F"/>
    <w:rsid w:val="003B4E57"/>
    <w:rsid w:val="003B536F"/>
    <w:rsid w:val="003B55DF"/>
    <w:rsid w:val="003B7429"/>
    <w:rsid w:val="003C203B"/>
    <w:rsid w:val="003C25C6"/>
    <w:rsid w:val="003C26B5"/>
    <w:rsid w:val="003C3E18"/>
    <w:rsid w:val="003C4E7F"/>
    <w:rsid w:val="003C4E8E"/>
    <w:rsid w:val="003C4EB2"/>
    <w:rsid w:val="003C50AE"/>
    <w:rsid w:val="003C5E4E"/>
    <w:rsid w:val="003C6394"/>
    <w:rsid w:val="003C7621"/>
    <w:rsid w:val="003C79D1"/>
    <w:rsid w:val="003C7F85"/>
    <w:rsid w:val="003D028B"/>
    <w:rsid w:val="003D0753"/>
    <w:rsid w:val="003D17D4"/>
    <w:rsid w:val="003D4BEF"/>
    <w:rsid w:val="003D4E23"/>
    <w:rsid w:val="003D5389"/>
    <w:rsid w:val="003D5451"/>
    <w:rsid w:val="003D625B"/>
    <w:rsid w:val="003D64B9"/>
    <w:rsid w:val="003D6C3E"/>
    <w:rsid w:val="003E2D02"/>
    <w:rsid w:val="003E3BBA"/>
    <w:rsid w:val="003E4487"/>
    <w:rsid w:val="003E552E"/>
    <w:rsid w:val="003E5D27"/>
    <w:rsid w:val="003E749F"/>
    <w:rsid w:val="003E74F3"/>
    <w:rsid w:val="003F0C4B"/>
    <w:rsid w:val="003F16AF"/>
    <w:rsid w:val="003F170C"/>
    <w:rsid w:val="003F4810"/>
    <w:rsid w:val="003F4E16"/>
    <w:rsid w:val="003F591A"/>
    <w:rsid w:val="004008C5"/>
    <w:rsid w:val="00400A87"/>
    <w:rsid w:val="0040111F"/>
    <w:rsid w:val="00401D53"/>
    <w:rsid w:val="00403D23"/>
    <w:rsid w:val="004050FF"/>
    <w:rsid w:val="00405245"/>
    <w:rsid w:val="00405DDE"/>
    <w:rsid w:val="004061F6"/>
    <w:rsid w:val="00407C17"/>
    <w:rsid w:val="00413600"/>
    <w:rsid w:val="00413C2C"/>
    <w:rsid w:val="00416235"/>
    <w:rsid w:val="0041660D"/>
    <w:rsid w:val="004216E8"/>
    <w:rsid w:val="004229A1"/>
    <w:rsid w:val="00422AFC"/>
    <w:rsid w:val="004243DF"/>
    <w:rsid w:val="0042714A"/>
    <w:rsid w:val="0043053B"/>
    <w:rsid w:val="004305BC"/>
    <w:rsid w:val="00430DB5"/>
    <w:rsid w:val="00430ECD"/>
    <w:rsid w:val="00433F33"/>
    <w:rsid w:val="00434F5A"/>
    <w:rsid w:val="004354E8"/>
    <w:rsid w:val="0043673F"/>
    <w:rsid w:val="00436C1A"/>
    <w:rsid w:val="00440C68"/>
    <w:rsid w:val="00442827"/>
    <w:rsid w:val="00443905"/>
    <w:rsid w:val="00445B58"/>
    <w:rsid w:val="004467EC"/>
    <w:rsid w:val="00446FB5"/>
    <w:rsid w:val="004520B9"/>
    <w:rsid w:val="0045214F"/>
    <w:rsid w:val="00452C16"/>
    <w:rsid w:val="004533DA"/>
    <w:rsid w:val="004542BB"/>
    <w:rsid w:val="00454C74"/>
    <w:rsid w:val="00455732"/>
    <w:rsid w:val="00457972"/>
    <w:rsid w:val="00460D03"/>
    <w:rsid w:val="00460F5C"/>
    <w:rsid w:val="0046271F"/>
    <w:rsid w:val="0046339D"/>
    <w:rsid w:val="0046487E"/>
    <w:rsid w:val="0046554E"/>
    <w:rsid w:val="00471D99"/>
    <w:rsid w:val="004736DA"/>
    <w:rsid w:val="00473B25"/>
    <w:rsid w:val="0047547C"/>
    <w:rsid w:val="00475EEE"/>
    <w:rsid w:val="004774F7"/>
    <w:rsid w:val="004779EA"/>
    <w:rsid w:val="00483041"/>
    <w:rsid w:val="00483538"/>
    <w:rsid w:val="00483EFD"/>
    <w:rsid w:val="0048627F"/>
    <w:rsid w:val="0049273B"/>
    <w:rsid w:val="00494040"/>
    <w:rsid w:val="00497BEC"/>
    <w:rsid w:val="004A0F18"/>
    <w:rsid w:val="004A3194"/>
    <w:rsid w:val="004A4C57"/>
    <w:rsid w:val="004A4E87"/>
    <w:rsid w:val="004A663B"/>
    <w:rsid w:val="004B05EE"/>
    <w:rsid w:val="004B2467"/>
    <w:rsid w:val="004B46B4"/>
    <w:rsid w:val="004B71EC"/>
    <w:rsid w:val="004B79F3"/>
    <w:rsid w:val="004C2166"/>
    <w:rsid w:val="004C3098"/>
    <w:rsid w:val="004C348B"/>
    <w:rsid w:val="004C49C3"/>
    <w:rsid w:val="004C4B5C"/>
    <w:rsid w:val="004C5951"/>
    <w:rsid w:val="004C78A8"/>
    <w:rsid w:val="004C7C4E"/>
    <w:rsid w:val="004D0426"/>
    <w:rsid w:val="004D0BF5"/>
    <w:rsid w:val="004D1FDC"/>
    <w:rsid w:val="004D26CA"/>
    <w:rsid w:val="004D2F8C"/>
    <w:rsid w:val="004D5FE7"/>
    <w:rsid w:val="004D6284"/>
    <w:rsid w:val="004D6A0E"/>
    <w:rsid w:val="004D78F1"/>
    <w:rsid w:val="004E0229"/>
    <w:rsid w:val="004E0602"/>
    <w:rsid w:val="004E0FBA"/>
    <w:rsid w:val="004E1BCE"/>
    <w:rsid w:val="004E1D6E"/>
    <w:rsid w:val="004E5997"/>
    <w:rsid w:val="004E69FD"/>
    <w:rsid w:val="004F048D"/>
    <w:rsid w:val="004F1862"/>
    <w:rsid w:val="004F20F2"/>
    <w:rsid w:val="004F29A1"/>
    <w:rsid w:val="004F2EAF"/>
    <w:rsid w:val="004F38A8"/>
    <w:rsid w:val="004F494C"/>
    <w:rsid w:val="004F65AD"/>
    <w:rsid w:val="004F76E7"/>
    <w:rsid w:val="00505246"/>
    <w:rsid w:val="00505F47"/>
    <w:rsid w:val="005073BD"/>
    <w:rsid w:val="00507C84"/>
    <w:rsid w:val="00510CD4"/>
    <w:rsid w:val="00512160"/>
    <w:rsid w:val="005122BE"/>
    <w:rsid w:val="00512F42"/>
    <w:rsid w:val="00517252"/>
    <w:rsid w:val="00517C96"/>
    <w:rsid w:val="00517D26"/>
    <w:rsid w:val="005237FF"/>
    <w:rsid w:val="00525CBE"/>
    <w:rsid w:val="0052701A"/>
    <w:rsid w:val="00530349"/>
    <w:rsid w:val="00531361"/>
    <w:rsid w:val="00534C87"/>
    <w:rsid w:val="00534D2D"/>
    <w:rsid w:val="005367DB"/>
    <w:rsid w:val="005370CB"/>
    <w:rsid w:val="00537752"/>
    <w:rsid w:val="005413D1"/>
    <w:rsid w:val="00541DB0"/>
    <w:rsid w:val="0054212B"/>
    <w:rsid w:val="005442A2"/>
    <w:rsid w:val="0054682E"/>
    <w:rsid w:val="00550EAC"/>
    <w:rsid w:val="005528CC"/>
    <w:rsid w:val="00553371"/>
    <w:rsid w:val="00554069"/>
    <w:rsid w:val="00555830"/>
    <w:rsid w:val="005562AE"/>
    <w:rsid w:val="00557D41"/>
    <w:rsid w:val="00562D45"/>
    <w:rsid w:val="0056300D"/>
    <w:rsid w:val="00563623"/>
    <w:rsid w:val="005655CA"/>
    <w:rsid w:val="00566A56"/>
    <w:rsid w:val="0057019F"/>
    <w:rsid w:val="00570960"/>
    <w:rsid w:val="00572CE7"/>
    <w:rsid w:val="00572D19"/>
    <w:rsid w:val="00572E83"/>
    <w:rsid w:val="00572EDC"/>
    <w:rsid w:val="00572F20"/>
    <w:rsid w:val="00572F5F"/>
    <w:rsid w:val="00573FD9"/>
    <w:rsid w:val="005742F8"/>
    <w:rsid w:val="00574C6B"/>
    <w:rsid w:val="00575068"/>
    <w:rsid w:val="005768A1"/>
    <w:rsid w:val="005771B3"/>
    <w:rsid w:val="005779A5"/>
    <w:rsid w:val="00577F6C"/>
    <w:rsid w:val="005800AD"/>
    <w:rsid w:val="00583603"/>
    <w:rsid w:val="00583634"/>
    <w:rsid w:val="005838C5"/>
    <w:rsid w:val="00585456"/>
    <w:rsid w:val="00586885"/>
    <w:rsid w:val="00587665"/>
    <w:rsid w:val="005906B4"/>
    <w:rsid w:val="005917D8"/>
    <w:rsid w:val="00591D67"/>
    <w:rsid w:val="005957C2"/>
    <w:rsid w:val="00595F2B"/>
    <w:rsid w:val="005974DB"/>
    <w:rsid w:val="00597CD1"/>
    <w:rsid w:val="005A1827"/>
    <w:rsid w:val="005A22CE"/>
    <w:rsid w:val="005A3315"/>
    <w:rsid w:val="005A535C"/>
    <w:rsid w:val="005A62FE"/>
    <w:rsid w:val="005B01AA"/>
    <w:rsid w:val="005B0B59"/>
    <w:rsid w:val="005B13FB"/>
    <w:rsid w:val="005B438F"/>
    <w:rsid w:val="005B4C95"/>
    <w:rsid w:val="005B4FF9"/>
    <w:rsid w:val="005B6B3F"/>
    <w:rsid w:val="005B70FD"/>
    <w:rsid w:val="005C218B"/>
    <w:rsid w:val="005C4EA2"/>
    <w:rsid w:val="005C5242"/>
    <w:rsid w:val="005C5FE5"/>
    <w:rsid w:val="005C7662"/>
    <w:rsid w:val="005C7D0F"/>
    <w:rsid w:val="005D1109"/>
    <w:rsid w:val="005D2296"/>
    <w:rsid w:val="005D3222"/>
    <w:rsid w:val="005D4505"/>
    <w:rsid w:val="005D72CA"/>
    <w:rsid w:val="005D7921"/>
    <w:rsid w:val="005E30A1"/>
    <w:rsid w:val="005E3296"/>
    <w:rsid w:val="005E40EA"/>
    <w:rsid w:val="005E4948"/>
    <w:rsid w:val="005E6C55"/>
    <w:rsid w:val="005E7076"/>
    <w:rsid w:val="005F0186"/>
    <w:rsid w:val="005F1A5B"/>
    <w:rsid w:val="005F37FA"/>
    <w:rsid w:val="005F3AC4"/>
    <w:rsid w:val="005F6F95"/>
    <w:rsid w:val="006003DD"/>
    <w:rsid w:val="00600558"/>
    <w:rsid w:val="0060098E"/>
    <w:rsid w:val="00601975"/>
    <w:rsid w:val="006036A3"/>
    <w:rsid w:val="00604203"/>
    <w:rsid w:val="0060581C"/>
    <w:rsid w:val="00606358"/>
    <w:rsid w:val="00606B5B"/>
    <w:rsid w:val="006120F8"/>
    <w:rsid w:val="006143AA"/>
    <w:rsid w:val="00615777"/>
    <w:rsid w:val="00615C3E"/>
    <w:rsid w:val="00616E70"/>
    <w:rsid w:val="00620571"/>
    <w:rsid w:val="00621437"/>
    <w:rsid w:val="00621EFD"/>
    <w:rsid w:val="00624ACF"/>
    <w:rsid w:val="00625DEF"/>
    <w:rsid w:val="00626D75"/>
    <w:rsid w:val="00626D84"/>
    <w:rsid w:val="00627309"/>
    <w:rsid w:val="006301E2"/>
    <w:rsid w:val="0063051F"/>
    <w:rsid w:val="00630C6F"/>
    <w:rsid w:val="00633A29"/>
    <w:rsid w:val="00635336"/>
    <w:rsid w:val="006366A3"/>
    <w:rsid w:val="00644C8D"/>
    <w:rsid w:val="006473FA"/>
    <w:rsid w:val="00651D3F"/>
    <w:rsid w:val="00654BCA"/>
    <w:rsid w:val="00655202"/>
    <w:rsid w:val="00656723"/>
    <w:rsid w:val="006567ED"/>
    <w:rsid w:val="0066116B"/>
    <w:rsid w:val="0066448A"/>
    <w:rsid w:val="006649F7"/>
    <w:rsid w:val="00664FE1"/>
    <w:rsid w:val="00666D9E"/>
    <w:rsid w:val="00672EDD"/>
    <w:rsid w:val="00674970"/>
    <w:rsid w:val="00674CBF"/>
    <w:rsid w:val="006754C2"/>
    <w:rsid w:val="00677AD9"/>
    <w:rsid w:val="0068007F"/>
    <w:rsid w:val="006804DF"/>
    <w:rsid w:val="00680F2E"/>
    <w:rsid w:val="00683868"/>
    <w:rsid w:val="006841D1"/>
    <w:rsid w:val="0068457F"/>
    <w:rsid w:val="006873FE"/>
    <w:rsid w:val="00690E2F"/>
    <w:rsid w:val="0069138B"/>
    <w:rsid w:val="00691B21"/>
    <w:rsid w:val="00693803"/>
    <w:rsid w:val="006A1940"/>
    <w:rsid w:val="006A1984"/>
    <w:rsid w:val="006A2898"/>
    <w:rsid w:val="006A458C"/>
    <w:rsid w:val="006A4C0F"/>
    <w:rsid w:val="006A706B"/>
    <w:rsid w:val="006B06DE"/>
    <w:rsid w:val="006B13AC"/>
    <w:rsid w:val="006B3B27"/>
    <w:rsid w:val="006B4C29"/>
    <w:rsid w:val="006B506C"/>
    <w:rsid w:val="006B60E7"/>
    <w:rsid w:val="006B6895"/>
    <w:rsid w:val="006B7D84"/>
    <w:rsid w:val="006B7EFA"/>
    <w:rsid w:val="006B7FD9"/>
    <w:rsid w:val="006C006B"/>
    <w:rsid w:val="006C16E3"/>
    <w:rsid w:val="006C1E59"/>
    <w:rsid w:val="006C2A05"/>
    <w:rsid w:val="006C55D2"/>
    <w:rsid w:val="006C6177"/>
    <w:rsid w:val="006D0701"/>
    <w:rsid w:val="006D20EB"/>
    <w:rsid w:val="006D2E91"/>
    <w:rsid w:val="006D5321"/>
    <w:rsid w:val="006D554B"/>
    <w:rsid w:val="006D6071"/>
    <w:rsid w:val="006E06EB"/>
    <w:rsid w:val="006E2373"/>
    <w:rsid w:val="006E2A51"/>
    <w:rsid w:val="006E2D36"/>
    <w:rsid w:val="006E3E6B"/>
    <w:rsid w:val="006E5167"/>
    <w:rsid w:val="006E53BD"/>
    <w:rsid w:val="006E628E"/>
    <w:rsid w:val="006E62FB"/>
    <w:rsid w:val="006E7E04"/>
    <w:rsid w:val="006F0441"/>
    <w:rsid w:val="006F1157"/>
    <w:rsid w:val="006F1C12"/>
    <w:rsid w:val="006F1E9B"/>
    <w:rsid w:val="006F419C"/>
    <w:rsid w:val="006F555E"/>
    <w:rsid w:val="006F57FA"/>
    <w:rsid w:val="006F61C5"/>
    <w:rsid w:val="006F6CD9"/>
    <w:rsid w:val="006F7121"/>
    <w:rsid w:val="006F7136"/>
    <w:rsid w:val="0070105C"/>
    <w:rsid w:val="00701294"/>
    <w:rsid w:val="00701E19"/>
    <w:rsid w:val="0070260F"/>
    <w:rsid w:val="0070461E"/>
    <w:rsid w:val="00705441"/>
    <w:rsid w:val="00706A7B"/>
    <w:rsid w:val="00710B9A"/>
    <w:rsid w:val="00710D5A"/>
    <w:rsid w:val="00711E35"/>
    <w:rsid w:val="00711F4D"/>
    <w:rsid w:val="0071298B"/>
    <w:rsid w:val="007131F4"/>
    <w:rsid w:val="0071422D"/>
    <w:rsid w:val="00715A46"/>
    <w:rsid w:val="00717B39"/>
    <w:rsid w:val="00722363"/>
    <w:rsid w:val="007237E0"/>
    <w:rsid w:val="007258A1"/>
    <w:rsid w:val="00730146"/>
    <w:rsid w:val="007308F2"/>
    <w:rsid w:val="00731B19"/>
    <w:rsid w:val="00734043"/>
    <w:rsid w:val="00734C3E"/>
    <w:rsid w:val="007358CD"/>
    <w:rsid w:val="00736ECD"/>
    <w:rsid w:val="00742F4B"/>
    <w:rsid w:val="00744880"/>
    <w:rsid w:val="00747876"/>
    <w:rsid w:val="00750E73"/>
    <w:rsid w:val="00751E09"/>
    <w:rsid w:val="00753205"/>
    <w:rsid w:val="00753382"/>
    <w:rsid w:val="00753E2B"/>
    <w:rsid w:val="00756652"/>
    <w:rsid w:val="007568B0"/>
    <w:rsid w:val="00756BEA"/>
    <w:rsid w:val="00757666"/>
    <w:rsid w:val="00757CF5"/>
    <w:rsid w:val="007602B8"/>
    <w:rsid w:val="007602CD"/>
    <w:rsid w:val="00762A3D"/>
    <w:rsid w:val="00763775"/>
    <w:rsid w:val="0076452A"/>
    <w:rsid w:val="007649CE"/>
    <w:rsid w:val="007655AD"/>
    <w:rsid w:val="00765773"/>
    <w:rsid w:val="007715AF"/>
    <w:rsid w:val="0077338D"/>
    <w:rsid w:val="007760E8"/>
    <w:rsid w:val="00776CFA"/>
    <w:rsid w:val="00777D35"/>
    <w:rsid w:val="0078353A"/>
    <w:rsid w:val="00783563"/>
    <w:rsid w:val="00784908"/>
    <w:rsid w:val="0078539C"/>
    <w:rsid w:val="00785D83"/>
    <w:rsid w:val="007861E4"/>
    <w:rsid w:val="00786CA2"/>
    <w:rsid w:val="00786F9F"/>
    <w:rsid w:val="00787838"/>
    <w:rsid w:val="0079038B"/>
    <w:rsid w:val="00791E15"/>
    <w:rsid w:val="00792558"/>
    <w:rsid w:val="0079285E"/>
    <w:rsid w:val="00794D96"/>
    <w:rsid w:val="00795590"/>
    <w:rsid w:val="00797032"/>
    <w:rsid w:val="007A006F"/>
    <w:rsid w:val="007A0BE6"/>
    <w:rsid w:val="007A0EF9"/>
    <w:rsid w:val="007A229F"/>
    <w:rsid w:val="007A3A21"/>
    <w:rsid w:val="007A44BF"/>
    <w:rsid w:val="007A64D7"/>
    <w:rsid w:val="007B3C72"/>
    <w:rsid w:val="007B485B"/>
    <w:rsid w:val="007B4BEF"/>
    <w:rsid w:val="007B58D8"/>
    <w:rsid w:val="007C1B39"/>
    <w:rsid w:val="007C25A1"/>
    <w:rsid w:val="007C25AF"/>
    <w:rsid w:val="007C38CF"/>
    <w:rsid w:val="007C48E8"/>
    <w:rsid w:val="007C4912"/>
    <w:rsid w:val="007D14D9"/>
    <w:rsid w:val="007D2237"/>
    <w:rsid w:val="007D4ACE"/>
    <w:rsid w:val="007D4CCA"/>
    <w:rsid w:val="007D5218"/>
    <w:rsid w:val="007D57D0"/>
    <w:rsid w:val="007D72E2"/>
    <w:rsid w:val="007E23E5"/>
    <w:rsid w:val="007E4058"/>
    <w:rsid w:val="007E41AC"/>
    <w:rsid w:val="007F086A"/>
    <w:rsid w:val="007F230E"/>
    <w:rsid w:val="007F2564"/>
    <w:rsid w:val="007F34A2"/>
    <w:rsid w:val="007F36A2"/>
    <w:rsid w:val="00801954"/>
    <w:rsid w:val="0080429B"/>
    <w:rsid w:val="00804808"/>
    <w:rsid w:val="00805341"/>
    <w:rsid w:val="0080582B"/>
    <w:rsid w:val="00805FF7"/>
    <w:rsid w:val="008112D1"/>
    <w:rsid w:val="00811530"/>
    <w:rsid w:val="00812F2E"/>
    <w:rsid w:val="00813F9D"/>
    <w:rsid w:val="00815E0A"/>
    <w:rsid w:val="00816353"/>
    <w:rsid w:val="00816A93"/>
    <w:rsid w:val="00816BA2"/>
    <w:rsid w:val="00817A86"/>
    <w:rsid w:val="008218C0"/>
    <w:rsid w:val="00822B75"/>
    <w:rsid w:val="00824597"/>
    <w:rsid w:val="00825C1E"/>
    <w:rsid w:val="00826593"/>
    <w:rsid w:val="00832B6A"/>
    <w:rsid w:val="0083563E"/>
    <w:rsid w:val="008376F5"/>
    <w:rsid w:val="008404CA"/>
    <w:rsid w:val="00841787"/>
    <w:rsid w:val="008439D6"/>
    <w:rsid w:val="00843B35"/>
    <w:rsid w:val="008449DC"/>
    <w:rsid w:val="0084538E"/>
    <w:rsid w:val="00846832"/>
    <w:rsid w:val="008528A8"/>
    <w:rsid w:val="00852944"/>
    <w:rsid w:val="0085696A"/>
    <w:rsid w:val="0085714D"/>
    <w:rsid w:val="00860318"/>
    <w:rsid w:val="00861969"/>
    <w:rsid w:val="008629CA"/>
    <w:rsid w:val="008639B5"/>
    <w:rsid w:val="00864804"/>
    <w:rsid w:val="0086563B"/>
    <w:rsid w:val="0086570E"/>
    <w:rsid w:val="008703B2"/>
    <w:rsid w:val="00872FFA"/>
    <w:rsid w:val="008756F6"/>
    <w:rsid w:val="00880D70"/>
    <w:rsid w:val="008849BD"/>
    <w:rsid w:val="00885FE1"/>
    <w:rsid w:val="008867AB"/>
    <w:rsid w:val="0088756D"/>
    <w:rsid w:val="00890454"/>
    <w:rsid w:val="008905BA"/>
    <w:rsid w:val="008905DF"/>
    <w:rsid w:val="00891528"/>
    <w:rsid w:val="008928E7"/>
    <w:rsid w:val="00894083"/>
    <w:rsid w:val="0089435C"/>
    <w:rsid w:val="008974A3"/>
    <w:rsid w:val="008A272F"/>
    <w:rsid w:val="008A3F39"/>
    <w:rsid w:val="008A6A68"/>
    <w:rsid w:val="008A6E41"/>
    <w:rsid w:val="008A71D0"/>
    <w:rsid w:val="008A7586"/>
    <w:rsid w:val="008A764A"/>
    <w:rsid w:val="008A798F"/>
    <w:rsid w:val="008B0212"/>
    <w:rsid w:val="008B3011"/>
    <w:rsid w:val="008B78D2"/>
    <w:rsid w:val="008B7C10"/>
    <w:rsid w:val="008C004E"/>
    <w:rsid w:val="008C0CD9"/>
    <w:rsid w:val="008C1B8F"/>
    <w:rsid w:val="008C37A2"/>
    <w:rsid w:val="008C3950"/>
    <w:rsid w:val="008C51FA"/>
    <w:rsid w:val="008C6072"/>
    <w:rsid w:val="008C6B69"/>
    <w:rsid w:val="008D54EC"/>
    <w:rsid w:val="008D5A76"/>
    <w:rsid w:val="008D65E7"/>
    <w:rsid w:val="008D7529"/>
    <w:rsid w:val="008D7787"/>
    <w:rsid w:val="008D7D83"/>
    <w:rsid w:val="008E2D1A"/>
    <w:rsid w:val="008E3F75"/>
    <w:rsid w:val="008E4A91"/>
    <w:rsid w:val="008E7BD0"/>
    <w:rsid w:val="008F0B45"/>
    <w:rsid w:val="008F4B5E"/>
    <w:rsid w:val="008F4B62"/>
    <w:rsid w:val="008F58BA"/>
    <w:rsid w:val="008F6DC3"/>
    <w:rsid w:val="008F72EC"/>
    <w:rsid w:val="008F7F53"/>
    <w:rsid w:val="009001A2"/>
    <w:rsid w:val="00900E47"/>
    <w:rsid w:val="00902FE6"/>
    <w:rsid w:val="00903651"/>
    <w:rsid w:val="00904781"/>
    <w:rsid w:val="00905DF3"/>
    <w:rsid w:val="00910DB1"/>
    <w:rsid w:val="00911247"/>
    <w:rsid w:val="00911564"/>
    <w:rsid w:val="0091229B"/>
    <w:rsid w:val="009139E4"/>
    <w:rsid w:val="00920319"/>
    <w:rsid w:val="0092272C"/>
    <w:rsid w:val="00922C28"/>
    <w:rsid w:val="00924A71"/>
    <w:rsid w:val="009256CC"/>
    <w:rsid w:val="0092702C"/>
    <w:rsid w:val="00930E72"/>
    <w:rsid w:val="0093167D"/>
    <w:rsid w:val="00931947"/>
    <w:rsid w:val="00932F23"/>
    <w:rsid w:val="00934097"/>
    <w:rsid w:val="00936469"/>
    <w:rsid w:val="009368E0"/>
    <w:rsid w:val="00940D1B"/>
    <w:rsid w:val="0094275A"/>
    <w:rsid w:val="00942C2A"/>
    <w:rsid w:val="00942C51"/>
    <w:rsid w:val="009441DE"/>
    <w:rsid w:val="00947390"/>
    <w:rsid w:val="0094752C"/>
    <w:rsid w:val="009520B1"/>
    <w:rsid w:val="0095282C"/>
    <w:rsid w:val="00954774"/>
    <w:rsid w:val="00954D85"/>
    <w:rsid w:val="00956F62"/>
    <w:rsid w:val="00957268"/>
    <w:rsid w:val="00961A1C"/>
    <w:rsid w:val="00961F43"/>
    <w:rsid w:val="0096214A"/>
    <w:rsid w:val="00963D95"/>
    <w:rsid w:val="009647E9"/>
    <w:rsid w:val="00966820"/>
    <w:rsid w:val="00970142"/>
    <w:rsid w:val="00971CD2"/>
    <w:rsid w:val="009732F0"/>
    <w:rsid w:val="009738B3"/>
    <w:rsid w:val="00973A89"/>
    <w:rsid w:val="009755FD"/>
    <w:rsid w:val="00975863"/>
    <w:rsid w:val="00977779"/>
    <w:rsid w:val="00981EB4"/>
    <w:rsid w:val="0098246C"/>
    <w:rsid w:val="009824D7"/>
    <w:rsid w:val="00982821"/>
    <w:rsid w:val="00982DC5"/>
    <w:rsid w:val="00984614"/>
    <w:rsid w:val="009853C8"/>
    <w:rsid w:val="00986D48"/>
    <w:rsid w:val="00987697"/>
    <w:rsid w:val="00987A89"/>
    <w:rsid w:val="0099090E"/>
    <w:rsid w:val="0099254D"/>
    <w:rsid w:val="00992BFD"/>
    <w:rsid w:val="00992D02"/>
    <w:rsid w:val="00993456"/>
    <w:rsid w:val="009945F5"/>
    <w:rsid w:val="00997B9A"/>
    <w:rsid w:val="009A09A5"/>
    <w:rsid w:val="009A221F"/>
    <w:rsid w:val="009A2E2B"/>
    <w:rsid w:val="009A381C"/>
    <w:rsid w:val="009A5B56"/>
    <w:rsid w:val="009A6D45"/>
    <w:rsid w:val="009B0067"/>
    <w:rsid w:val="009B10FD"/>
    <w:rsid w:val="009B4027"/>
    <w:rsid w:val="009B470F"/>
    <w:rsid w:val="009B641A"/>
    <w:rsid w:val="009B6561"/>
    <w:rsid w:val="009C1440"/>
    <w:rsid w:val="009C17A9"/>
    <w:rsid w:val="009C1CE7"/>
    <w:rsid w:val="009C2248"/>
    <w:rsid w:val="009C473C"/>
    <w:rsid w:val="009C6B94"/>
    <w:rsid w:val="009C710A"/>
    <w:rsid w:val="009C7C86"/>
    <w:rsid w:val="009D01CA"/>
    <w:rsid w:val="009D12BA"/>
    <w:rsid w:val="009D19E5"/>
    <w:rsid w:val="009D22AD"/>
    <w:rsid w:val="009D24ED"/>
    <w:rsid w:val="009D2F38"/>
    <w:rsid w:val="009D3208"/>
    <w:rsid w:val="009D59DB"/>
    <w:rsid w:val="009D635D"/>
    <w:rsid w:val="009D6797"/>
    <w:rsid w:val="009E0EAF"/>
    <w:rsid w:val="009E26F6"/>
    <w:rsid w:val="009E2D4C"/>
    <w:rsid w:val="009E62D3"/>
    <w:rsid w:val="009F0362"/>
    <w:rsid w:val="009F0799"/>
    <w:rsid w:val="009F0833"/>
    <w:rsid w:val="009F3770"/>
    <w:rsid w:val="009F49C6"/>
    <w:rsid w:val="009F6209"/>
    <w:rsid w:val="009F631A"/>
    <w:rsid w:val="009F7060"/>
    <w:rsid w:val="00A01A68"/>
    <w:rsid w:val="00A034B0"/>
    <w:rsid w:val="00A04B40"/>
    <w:rsid w:val="00A04BFA"/>
    <w:rsid w:val="00A05320"/>
    <w:rsid w:val="00A05888"/>
    <w:rsid w:val="00A06418"/>
    <w:rsid w:val="00A11DFE"/>
    <w:rsid w:val="00A1237A"/>
    <w:rsid w:val="00A12D3E"/>
    <w:rsid w:val="00A1406A"/>
    <w:rsid w:val="00A205FB"/>
    <w:rsid w:val="00A209E3"/>
    <w:rsid w:val="00A232A8"/>
    <w:rsid w:val="00A2430F"/>
    <w:rsid w:val="00A245DF"/>
    <w:rsid w:val="00A24EF7"/>
    <w:rsid w:val="00A25E67"/>
    <w:rsid w:val="00A27F36"/>
    <w:rsid w:val="00A32C6E"/>
    <w:rsid w:val="00A32D62"/>
    <w:rsid w:val="00A32F59"/>
    <w:rsid w:val="00A34573"/>
    <w:rsid w:val="00A34E00"/>
    <w:rsid w:val="00A36CA8"/>
    <w:rsid w:val="00A40EE8"/>
    <w:rsid w:val="00A41A28"/>
    <w:rsid w:val="00A45C3F"/>
    <w:rsid w:val="00A45E49"/>
    <w:rsid w:val="00A5100B"/>
    <w:rsid w:val="00A51547"/>
    <w:rsid w:val="00A516B8"/>
    <w:rsid w:val="00A5328D"/>
    <w:rsid w:val="00A535A6"/>
    <w:rsid w:val="00A54E4B"/>
    <w:rsid w:val="00A60619"/>
    <w:rsid w:val="00A6064F"/>
    <w:rsid w:val="00A61574"/>
    <w:rsid w:val="00A6240D"/>
    <w:rsid w:val="00A624DF"/>
    <w:rsid w:val="00A6417D"/>
    <w:rsid w:val="00A74CB1"/>
    <w:rsid w:val="00A761FE"/>
    <w:rsid w:val="00A76B4D"/>
    <w:rsid w:val="00A770D2"/>
    <w:rsid w:val="00A77215"/>
    <w:rsid w:val="00A80FA6"/>
    <w:rsid w:val="00A859C1"/>
    <w:rsid w:val="00A87EA6"/>
    <w:rsid w:val="00A919EA"/>
    <w:rsid w:val="00A94850"/>
    <w:rsid w:val="00A95069"/>
    <w:rsid w:val="00A952FF"/>
    <w:rsid w:val="00A9535B"/>
    <w:rsid w:val="00A96EA5"/>
    <w:rsid w:val="00AA049C"/>
    <w:rsid w:val="00AA3E05"/>
    <w:rsid w:val="00AA794A"/>
    <w:rsid w:val="00AA7A21"/>
    <w:rsid w:val="00AB0204"/>
    <w:rsid w:val="00AB0792"/>
    <w:rsid w:val="00AB0EF9"/>
    <w:rsid w:val="00AB557E"/>
    <w:rsid w:val="00AB562B"/>
    <w:rsid w:val="00AB58A6"/>
    <w:rsid w:val="00AB5952"/>
    <w:rsid w:val="00AB63D3"/>
    <w:rsid w:val="00AB640C"/>
    <w:rsid w:val="00AB69AD"/>
    <w:rsid w:val="00AB6CB2"/>
    <w:rsid w:val="00AB76D6"/>
    <w:rsid w:val="00AB7AFA"/>
    <w:rsid w:val="00AC0953"/>
    <w:rsid w:val="00AC228C"/>
    <w:rsid w:val="00AC4BF8"/>
    <w:rsid w:val="00AC57B4"/>
    <w:rsid w:val="00AC6835"/>
    <w:rsid w:val="00AC6B43"/>
    <w:rsid w:val="00AC6BC3"/>
    <w:rsid w:val="00AC76AE"/>
    <w:rsid w:val="00AC7EBF"/>
    <w:rsid w:val="00AD00D0"/>
    <w:rsid w:val="00AD1218"/>
    <w:rsid w:val="00AD37A8"/>
    <w:rsid w:val="00AD4C16"/>
    <w:rsid w:val="00AD5388"/>
    <w:rsid w:val="00AD5AB6"/>
    <w:rsid w:val="00AD64A5"/>
    <w:rsid w:val="00AD6746"/>
    <w:rsid w:val="00AD75BB"/>
    <w:rsid w:val="00AD7C0C"/>
    <w:rsid w:val="00AD7E95"/>
    <w:rsid w:val="00AE0B87"/>
    <w:rsid w:val="00AE0F6E"/>
    <w:rsid w:val="00AE39AB"/>
    <w:rsid w:val="00AE4147"/>
    <w:rsid w:val="00AE41E5"/>
    <w:rsid w:val="00AE4B78"/>
    <w:rsid w:val="00AF31AF"/>
    <w:rsid w:val="00AF3E35"/>
    <w:rsid w:val="00AF4FC7"/>
    <w:rsid w:val="00B002E8"/>
    <w:rsid w:val="00B024D7"/>
    <w:rsid w:val="00B04451"/>
    <w:rsid w:val="00B0663C"/>
    <w:rsid w:val="00B07554"/>
    <w:rsid w:val="00B1176F"/>
    <w:rsid w:val="00B12408"/>
    <w:rsid w:val="00B13584"/>
    <w:rsid w:val="00B142CB"/>
    <w:rsid w:val="00B14379"/>
    <w:rsid w:val="00B14D68"/>
    <w:rsid w:val="00B150D8"/>
    <w:rsid w:val="00B15384"/>
    <w:rsid w:val="00B16314"/>
    <w:rsid w:val="00B16B63"/>
    <w:rsid w:val="00B16C00"/>
    <w:rsid w:val="00B209ED"/>
    <w:rsid w:val="00B20ACA"/>
    <w:rsid w:val="00B22571"/>
    <w:rsid w:val="00B226E0"/>
    <w:rsid w:val="00B23918"/>
    <w:rsid w:val="00B23A05"/>
    <w:rsid w:val="00B24BD2"/>
    <w:rsid w:val="00B27A01"/>
    <w:rsid w:val="00B27C91"/>
    <w:rsid w:val="00B30C11"/>
    <w:rsid w:val="00B31A2E"/>
    <w:rsid w:val="00B31C38"/>
    <w:rsid w:val="00B32529"/>
    <w:rsid w:val="00B33D44"/>
    <w:rsid w:val="00B35561"/>
    <w:rsid w:val="00B36450"/>
    <w:rsid w:val="00B36B54"/>
    <w:rsid w:val="00B36C49"/>
    <w:rsid w:val="00B36CE6"/>
    <w:rsid w:val="00B36D92"/>
    <w:rsid w:val="00B371B0"/>
    <w:rsid w:val="00B4182E"/>
    <w:rsid w:val="00B47B26"/>
    <w:rsid w:val="00B54E0E"/>
    <w:rsid w:val="00B5742F"/>
    <w:rsid w:val="00B605A6"/>
    <w:rsid w:val="00B609C3"/>
    <w:rsid w:val="00B60D9F"/>
    <w:rsid w:val="00B63579"/>
    <w:rsid w:val="00B6398A"/>
    <w:rsid w:val="00B64F2A"/>
    <w:rsid w:val="00B658E3"/>
    <w:rsid w:val="00B65B78"/>
    <w:rsid w:val="00B664A8"/>
    <w:rsid w:val="00B67E07"/>
    <w:rsid w:val="00B67FBF"/>
    <w:rsid w:val="00B70FC5"/>
    <w:rsid w:val="00B7160F"/>
    <w:rsid w:val="00B72A85"/>
    <w:rsid w:val="00B7634F"/>
    <w:rsid w:val="00B77ABD"/>
    <w:rsid w:val="00B81141"/>
    <w:rsid w:val="00B81411"/>
    <w:rsid w:val="00B8167E"/>
    <w:rsid w:val="00B82A64"/>
    <w:rsid w:val="00B85325"/>
    <w:rsid w:val="00B85F40"/>
    <w:rsid w:val="00B86C61"/>
    <w:rsid w:val="00B87ECB"/>
    <w:rsid w:val="00B91E62"/>
    <w:rsid w:val="00B9347D"/>
    <w:rsid w:val="00B935B1"/>
    <w:rsid w:val="00B94F3F"/>
    <w:rsid w:val="00B950F5"/>
    <w:rsid w:val="00B96163"/>
    <w:rsid w:val="00B96A21"/>
    <w:rsid w:val="00BA0197"/>
    <w:rsid w:val="00BA283B"/>
    <w:rsid w:val="00BA4979"/>
    <w:rsid w:val="00BA7D1C"/>
    <w:rsid w:val="00BB0D6A"/>
    <w:rsid w:val="00BB1F3F"/>
    <w:rsid w:val="00BB22A6"/>
    <w:rsid w:val="00BB262A"/>
    <w:rsid w:val="00BB37C4"/>
    <w:rsid w:val="00BB3B7F"/>
    <w:rsid w:val="00BB4AA8"/>
    <w:rsid w:val="00BB4B7E"/>
    <w:rsid w:val="00BB54A0"/>
    <w:rsid w:val="00BB55E9"/>
    <w:rsid w:val="00BC3BF3"/>
    <w:rsid w:val="00BC61B8"/>
    <w:rsid w:val="00BC6685"/>
    <w:rsid w:val="00BC6C19"/>
    <w:rsid w:val="00BD0935"/>
    <w:rsid w:val="00BD1468"/>
    <w:rsid w:val="00BD18FD"/>
    <w:rsid w:val="00BD6854"/>
    <w:rsid w:val="00BD70AF"/>
    <w:rsid w:val="00BD7EC7"/>
    <w:rsid w:val="00BE4234"/>
    <w:rsid w:val="00BE43F1"/>
    <w:rsid w:val="00BE43FE"/>
    <w:rsid w:val="00BE4767"/>
    <w:rsid w:val="00BE4AEB"/>
    <w:rsid w:val="00BE50F8"/>
    <w:rsid w:val="00BE5C6A"/>
    <w:rsid w:val="00BF2A15"/>
    <w:rsid w:val="00BF3C0B"/>
    <w:rsid w:val="00BF411A"/>
    <w:rsid w:val="00BF6BCC"/>
    <w:rsid w:val="00BF6FE2"/>
    <w:rsid w:val="00BF772D"/>
    <w:rsid w:val="00C02924"/>
    <w:rsid w:val="00C06843"/>
    <w:rsid w:val="00C06D3B"/>
    <w:rsid w:val="00C07FE8"/>
    <w:rsid w:val="00C102CC"/>
    <w:rsid w:val="00C12231"/>
    <w:rsid w:val="00C131DC"/>
    <w:rsid w:val="00C1370E"/>
    <w:rsid w:val="00C166EA"/>
    <w:rsid w:val="00C168B2"/>
    <w:rsid w:val="00C16D1B"/>
    <w:rsid w:val="00C20809"/>
    <w:rsid w:val="00C20C1B"/>
    <w:rsid w:val="00C22285"/>
    <w:rsid w:val="00C2289B"/>
    <w:rsid w:val="00C22E8F"/>
    <w:rsid w:val="00C24466"/>
    <w:rsid w:val="00C24D06"/>
    <w:rsid w:val="00C27AF4"/>
    <w:rsid w:val="00C30E6A"/>
    <w:rsid w:val="00C312DB"/>
    <w:rsid w:val="00C313B4"/>
    <w:rsid w:val="00C33AF9"/>
    <w:rsid w:val="00C33BA7"/>
    <w:rsid w:val="00C340A1"/>
    <w:rsid w:val="00C354F8"/>
    <w:rsid w:val="00C35D72"/>
    <w:rsid w:val="00C36FE0"/>
    <w:rsid w:val="00C37855"/>
    <w:rsid w:val="00C4164F"/>
    <w:rsid w:val="00C41B9C"/>
    <w:rsid w:val="00C43649"/>
    <w:rsid w:val="00C44D3B"/>
    <w:rsid w:val="00C4633A"/>
    <w:rsid w:val="00C469EC"/>
    <w:rsid w:val="00C503C9"/>
    <w:rsid w:val="00C532D7"/>
    <w:rsid w:val="00C54BE9"/>
    <w:rsid w:val="00C56291"/>
    <w:rsid w:val="00C56470"/>
    <w:rsid w:val="00C572A4"/>
    <w:rsid w:val="00C57990"/>
    <w:rsid w:val="00C6126E"/>
    <w:rsid w:val="00C63BCF"/>
    <w:rsid w:val="00C6631B"/>
    <w:rsid w:val="00C67E1D"/>
    <w:rsid w:val="00C70269"/>
    <w:rsid w:val="00C7226B"/>
    <w:rsid w:val="00C73070"/>
    <w:rsid w:val="00C73EEC"/>
    <w:rsid w:val="00C75012"/>
    <w:rsid w:val="00C80CFB"/>
    <w:rsid w:val="00C8183B"/>
    <w:rsid w:val="00C8231C"/>
    <w:rsid w:val="00C82E82"/>
    <w:rsid w:val="00C83F15"/>
    <w:rsid w:val="00C84DEE"/>
    <w:rsid w:val="00C84E29"/>
    <w:rsid w:val="00C856C3"/>
    <w:rsid w:val="00C879AD"/>
    <w:rsid w:val="00C9298B"/>
    <w:rsid w:val="00C94423"/>
    <w:rsid w:val="00CA1253"/>
    <w:rsid w:val="00CA1A94"/>
    <w:rsid w:val="00CA286C"/>
    <w:rsid w:val="00CA3AFA"/>
    <w:rsid w:val="00CA5E5B"/>
    <w:rsid w:val="00CA65BF"/>
    <w:rsid w:val="00CA793A"/>
    <w:rsid w:val="00CB04AB"/>
    <w:rsid w:val="00CB0D5F"/>
    <w:rsid w:val="00CB5721"/>
    <w:rsid w:val="00CB5D70"/>
    <w:rsid w:val="00CB70BF"/>
    <w:rsid w:val="00CB73F2"/>
    <w:rsid w:val="00CC04AA"/>
    <w:rsid w:val="00CC0A11"/>
    <w:rsid w:val="00CC1A87"/>
    <w:rsid w:val="00CC1F71"/>
    <w:rsid w:val="00CC200E"/>
    <w:rsid w:val="00CC2158"/>
    <w:rsid w:val="00CC4B03"/>
    <w:rsid w:val="00CC5055"/>
    <w:rsid w:val="00CD2D9D"/>
    <w:rsid w:val="00CD5D5E"/>
    <w:rsid w:val="00CD6CBA"/>
    <w:rsid w:val="00CD6F23"/>
    <w:rsid w:val="00CE0A8E"/>
    <w:rsid w:val="00CE2EC3"/>
    <w:rsid w:val="00CE3B8F"/>
    <w:rsid w:val="00CE6994"/>
    <w:rsid w:val="00CE6D22"/>
    <w:rsid w:val="00CE6E10"/>
    <w:rsid w:val="00CE7E8E"/>
    <w:rsid w:val="00CF27C9"/>
    <w:rsid w:val="00CF2D15"/>
    <w:rsid w:val="00CF3572"/>
    <w:rsid w:val="00CF4105"/>
    <w:rsid w:val="00CF47EA"/>
    <w:rsid w:val="00CF4E26"/>
    <w:rsid w:val="00CF5939"/>
    <w:rsid w:val="00CF5D02"/>
    <w:rsid w:val="00CF7666"/>
    <w:rsid w:val="00CF7920"/>
    <w:rsid w:val="00D00614"/>
    <w:rsid w:val="00D00D7A"/>
    <w:rsid w:val="00D01724"/>
    <w:rsid w:val="00D019A0"/>
    <w:rsid w:val="00D01BD0"/>
    <w:rsid w:val="00D04E01"/>
    <w:rsid w:val="00D05224"/>
    <w:rsid w:val="00D057E9"/>
    <w:rsid w:val="00D10C06"/>
    <w:rsid w:val="00D12EF1"/>
    <w:rsid w:val="00D1420D"/>
    <w:rsid w:val="00D14881"/>
    <w:rsid w:val="00D178B0"/>
    <w:rsid w:val="00D17E61"/>
    <w:rsid w:val="00D2054A"/>
    <w:rsid w:val="00D2252D"/>
    <w:rsid w:val="00D23CAC"/>
    <w:rsid w:val="00D2465A"/>
    <w:rsid w:val="00D25397"/>
    <w:rsid w:val="00D266BE"/>
    <w:rsid w:val="00D32DE5"/>
    <w:rsid w:val="00D3327A"/>
    <w:rsid w:val="00D332DB"/>
    <w:rsid w:val="00D3356C"/>
    <w:rsid w:val="00D33800"/>
    <w:rsid w:val="00D35952"/>
    <w:rsid w:val="00D35CFF"/>
    <w:rsid w:val="00D40333"/>
    <w:rsid w:val="00D41AAD"/>
    <w:rsid w:val="00D4372C"/>
    <w:rsid w:val="00D43D2B"/>
    <w:rsid w:val="00D44763"/>
    <w:rsid w:val="00D4552A"/>
    <w:rsid w:val="00D4651D"/>
    <w:rsid w:val="00D47116"/>
    <w:rsid w:val="00D47CBD"/>
    <w:rsid w:val="00D50790"/>
    <w:rsid w:val="00D53306"/>
    <w:rsid w:val="00D53571"/>
    <w:rsid w:val="00D54D1F"/>
    <w:rsid w:val="00D55C11"/>
    <w:rsid w:val="00D569C3"/>
    <w:rsid w:val="00D60027"/>
    <w:rsid w:val="00D60A9D"/>
    <w:rsid w:val="00D60ADB"/>
    <w:rsid w:val="00D63C63"/>
    <w:rsid w:val="00D667D9"/>
    <w:rsid w:val="00D67FE5"/>
    <w:rsid w:val="00D71AF5"/>
    <w:rsid w:val="00D7228A"/>
    <w:rsid w:val="00D74415"/>
    <w:rsid w:val="00D755E1"/>
    <w:rsid w:val="00D76EF6"/>
    <w:rsid w:val="00D8085A"/>
    <w:rsid w:val="00D811EE"/>
    <w:rsid w:val="00D81AAA"/>
    <w:rsid w:val="00D82363"/>
    <w:rsid w:val="00D8246D"/>
    <w:rsid w:val="00D84B8F"/>
    <w:rsid w:val="00D85054"/>
    <w:rsid w:val="00D854F3"/>
    <w:rsid w:val="00D91006"/>
    <w:rsid w:val="00D91587"/>
    <w:rsid w:val="00D948AE"/>
    <w:rsid w:val="00D950B4"/>
    <w:rsid w:val="00D96C1A"/>
    <w:rsid w:val="00D96DB8"/>
    <w:rsid w:val="00D96FFB"/>
    <w:rsid w:val="00DA0FDE"/>
    <w:rsid w:val="00DA157D"/>
    <w:rsid w:val="00DA20D4"/>
    <w:rsid w:val="00DA2E70"/>
    <w:rsid w:val="00DA2F38"/>
    <w:rsid w:val="00DA35F0"/>
    <w:rsid w:val="00DA4E67"/>
    <w:rsid w:val="00DA5F5B"/>
    <w:rsid w:val="00DB20BC"/>
    <w:rsid w:val="00DB6A31"/>
    <w:rsid w:val="00DB6EFC"/>
    <w:rsid w:val="00DB79B0"/>
    <w:rsid w:val="00DC0185"/>
    <w:rsid w:val="00DC4157"/>
    <w:rsid w:val="00DC5A45"/>
    <w:rsid w:val="00DC6868"/>
    <w:rsid w:val="00DC6B3A"/>
    <w:rsid w:val="00DC7371"/>
    <w:rsid w:val="00DD02F2"/>
    <w:rsid w:val="00DD0DDA"/>
    <w:rsid w:val="00DD11EF"/>
    <w:rsid w:val="00DD2A7A"/>
    <w:rsid w:val="00DD3D0C"/>
    <w:rsid w:val="00DD5382"/>
    <w:rsid w:val="00DD6D68"/>
    <w:rsid w:val="00DE05C7"/>
    <w:rsid w:val="00DE09D4"/>
    <w:rsid w:val="00DE0F27"/>
    <w:rsid w:val="00DE55EC"/>
    <w:rsid w:val="00DE6E5C"/>
    <w:rsid w:val="00DE7F49"/>
    <w:rsid w:val="00DF0721"/>
    <w:rsid w:val="00DF125A"/>
    <w:rsid w:val="00DF1DDF"/>
    <w:rsid w:val="00DF32B0"/>
    <w:rsid w:val="00DF3750"/>
    <w:rsid w:val="00DF580F"/>
    <w:rsid w:val="00DF7D3F"/>
    <w:rsid w:val="00E004B7"/>
    <w:rsid w:val="00E0098F"/>
    <w:rsid w:val="00E01027"/>
    <w:rsid w:val="00E043B5"/>
    <w:rsid w:val="00E04580"/>
    <w:rsid w:val="00E04C2F"/>
    <w:rsid w:val="00E05CF4"/>
    <w:rsid w:val="00E11595"/>
    <w:rsid w:val="00E17C90"/>
    <w:rsid w:val="00E241A5"/>
    <w:rsid w:val="00E25362"/>
    <w:rsid w:val="00E256F0"/>
    <w:rsid w:val="00E26491"/>
    <w:rsid w:val="00E27646"/>
    <w:rsid w:val="00E30372"/>
    <w:rsid w:val="00E30A99"/>
    <w:rsid w:val="00E32566"/>
    <w:rsid w:val="00E32859"/>
    <w:rsid w:val="00E335BD"/>
    <w:rsid w:val="00E33989"/>
    <w:rsid w:val="00E339A8"/>
    <w:rsid w:val="00E362BA"/>
    <w:rsid w:val="00E365C3"/>
    <w:rsid w:val="00E3722E"/>
    <w:rsid w:val="00E3787A"/>
    <w:rsid w:val="00E37B2B"/>
    <w:rsid w:val="00E41A58"/>
    <w:rsid w:val="00E41B2C"/>
    <w:rsid w:val="00E42279"/>
    <w:rsid w:val="00E42B52"/>
    <w:rsid w:val="00E50BF2"/>
    <w:rsid w:val="00E51C5C"/>
    <w:rsid w:val="00E547A1"/>
    <w:rsid w:val="00E54B82"/>
    <w:rsid w:val="00E57718"/>
    <w:rsid w:val="00E62367"/>
    <w:rsid w:val="00E6326D"/>
    <w:rsid w:val="00E63E68"/>
    <w:rsid w:val="00E640E4"/>
    <w:rsid w:val="00E645E2"/>
    <w:rsid w:val="00E647A9"/>
    <w:rsid w:val="00E65A93"/>
    <w:rsid w:val="00E66570"/>
    <w:rsid w:val="00E702CE"/>
    <w:rsid w:val="00E7056D"/>
    <w:rsid w:val="00E715ED"/>
    <w:rsid w:val="00E74306"/>
    <w:rsid w:val="00E76405"/>
    <w:rsid w:val="00E80A3F"/>
    <w:rsid w:val="00E819A8"/>
    <w:rsid w:val="00E82BDC"/>
    <w:rsid w:val="00E86D0C"/>
    <w:rsid w:val="00E90DBB"/>
    <w:rsid w:val="00E9117D"/>
    <w:rsid w:val="00E92270"/>
    <w:rsid w:val="00E942AD"/>
    <w:rsid w:val="00E9437D"/>
    <w:rsid w:val="00E95148"/>
    <w:rsid w:val="00E9626E"/>
    <w:rsid w:val="00E96902"/>
    <w:rsid w:val="00E96D9E"/>
    <w:rsid w:val="00E97233"/>
    <w:rsid w:val="00EA0266"/>
    <w:rsid w:val="00EA2F20"/>
    <w:rsid w:val="00EA2FB7"/>
    <w:rsid w:val="00EA3E64"/>
    <w:rsid w:val="00EA6720"/>
    <w:rsid w:val="00EA730A"/>
    <w:rsid w:val="00EA7584"/>
    <w:rsid w:val="00EA7907"/>
    <w:rsid w:val="00EB376C"/>
    <w:rsid w:val="00EB4083"/>
    <w:rsid w:val="00EB4EB9"/>
    <w:rsid w:val="00EB516F"/>
    <w:rsid w:val="00EB5296"/>
    <w:rsid w:val="00EB5AF1"/>
    <w:rsid w:val="00EB5B0E"/>
    <w:rsid w:val="00EB6C03"/>
    <w:rsid w:val="00EC0976"/>
    <w:rsid w:val="00EC12FB"/>
    <w:rsid w:val="00EC2F91"/>
    <w:rsid w:val="00EC315F"/>
    <w:rsid w:val="00EC3381"/>
    <w:rsid w:val="00EC3C06"/>
    <w:rsid w:val="00EC549D"/>
    <w:rsid w:val="00EC56BF"/>
    <w:rsid w:val="00EC5CFC"/>
    <w:rsid w:val="00EC616E"/>
    <w:rsid w:val="00EC6281"/>
    <w:rsid w:val="00EC653D"/>
    <w:rsid w:val="00EC749C"/>
    <w:rsid w:val="00ED02AB"/>
    <w:rsid w:val="00ED2C9E"/>
    <w:rsid w:val="00ED3267"/>
    <w:rsid w:val="00ED5C06"/>
    <w:rsid w:val="00ED7CCF"/>
    <w:rsid w:val="00EE0054"/>
    <w:rsid w:val="00EE0922"/>
    <w:rsid w:val="00EE12CB"/>
    <w:rsid w:val="00EE1442"/>
    <w:rsid w:val="00EE2638"/>
    <w:rsid w:val="00EE26EB"/>
    <w:rsid w:val="00EE29AC"/>
    <w:rsid w:val="00EE2E89"/>
    <w:rsid w:val="00EE3E30"/>
    <w:rsid w:val="00EE4EC1"/>
    <w:rsid w:val="00EE7435"/>
    <w:rsid w:val="00EE7A1F"/>
    <w:rsid w:val="00EE7C85"/>
    <w:rsid w:val="00EE7CE0"/>
    <w:rsid w:val="00EF031D"/>
    <w:rsid w:val="00EF0DA9"/>
    <w:rsid w:val="00EF237E"/>
    <w:rsid w:val="00EF362F"/>
    <w:rsid w:val="00EF6985"/>
    <w:rsid w:val="00EF7036"/>
    <w:rsid w:val="00EF7FC0"/>
    <w:rsid w:val="00F05310"/>
    <w:rsid w:val="00F06355"/>
    <w:rsid w:val="00F06822"/>
    <w:rsid w:val="00F074BA"/>
    <w:rsid w:val="00F07A4E"/>
    <w:rsid w:val="00F07E81"/>
    <w:rsid w:val="00F1064C"/>
    <w:rsid w:val="00F11465"/>
    <w:rsid w:val="00F11988"/>
    <w:rsid w:val="00F11A3E"/>
    <w:rsid w:val="00F11D37"/>
    <w:rsid w:val="00F1218B"/>
    <w:rsid w:val="00F127E5"/>
    <w:rsid w:val="00F1533B"/>
    <w:rsid w:val="00F15EA7"/>
    <w:rsid w:val="00F210B6"/>
    <w:rsid w:val="00F2235D"/>
    <w:rsid w:val="00F22C52"/>
    <w:rsid w:val="00F23D28"/>
    <w:rsid w:val="00F25AFE"/>
    <w:rsid w:val="00F27444"/>
    <w:rsid w:val="00F275C0"/>
    <w:rsid w:val="00F30DFD"/>
    <w:rsid w:val="00F32A79"/>
    <w:rsid w:val="00F33597"/>
    <w:rsid w:val="00F33AD0"/>
    <w:rsid w:val="00F33EF9"/>
    <w:rsid w:val="00F34FAB"/>
    <w:rsid w:val="00F3528E"/>
    <w:rsid w:val="00F35416"/>
    <w:rsid w:val="00F35785"/>
    <w:rsid w:val="00F37736"/>
    <w:rsid w:val="00F4227C"/>
    <w:rsid w:val="00F43E1D"/>
    <w:rsid w:val="00F44611"/>
    <w:rsid w:val="00F44DD2"/>
    <w:rsid w:val="00F4537A"/>
    <w:rsid w:val="00F4782A"/>
    <w:rsid w:val="00F5015E"/>
    <w:rsid w:val="00F5132C"/>
    <w:rsid w:val="00F531FE"/>
    <w:rsid w:val="00F53447"/>
    <w:rsid w:val="00F53F9F"/>
    <w:rsid w:val="00F541BE"/>
    <w:rsid w:val="00F55494"/>
    <w:rsid w:val="00F5617A"/>
    <w:rsid w:val="00F56B04"/>
    <w:rsid w:val="00F6027E"/>
    <w:rsid w:val="00F62872"/>
    <w:rsid w:val="00F641B1"/>
    <w:rsid w:val="00F64488"/>
    <w:rsid w:val="00F64BB4"/>
    <w:rsid w:val="00F676E5"/>
    <w:rsid w:val="00F678A1"/>
    <w:rsid w:val="00F72D0A"/>
    <w:rsid w:val="00F76152"/>
    <w:rsid w:val="00F76EBC"/>
    <w:rsid w:val="00F8079D"/>
    <w:rsid w:val="00F80F8E"/>
    <w:rsid w:val="00F832FA"/>
    <w:rsid w:val="00F847D6"/>
    <w:rsid w:val="00F850DC"/>
    <w:rsid w:val="00F85F07"/>
    <w:rsid w:val="00F90B1A"/>
    <w:rsid w:val="00F92B8E"/>
    <w:rsid w:val="00F93D97"/>
    <w:rsid w:val="00F9487D"/>
    <w:rsid w:val="00F94C17"/>
    <w:rsid w:val="00F95432"/>
    <w:rsid w:val="00F97A0A"/>
    <w:rsid w:val="00FA0EB3"/>
    <w:rsid w:val="00FA15AF"/>
    <w:rsid w:val="00FA1A6D"/>
    <w:rsid w:val="00FA1C69"/>
    <w:rsid w:val="00FA1C80"/>
    <w:rsid w:val="00FA1DFF"/>
    <w:rsid w:val="00FA2594"/>
    <w:rsid w:val="00FA28BF"/>
    <w:rsid w:val="00FA3720"/>
    <w:rsid w:val="00FA3FA7"/>
    <w:rsid w:val="00FA42BA"/>
    <w:rsid w:val="00FA4E34"/>
    <w:rsid w:val="00FA597E"/>
    <w:rsid w:val="00FA652E"/>
    <w:rsid w:val="00FA77B4"/>
    <w:rsid w:val="00FB007A"/>
    <w:rsid w:val="00FB4487"/>
    <w:rsid w:val="00FB5659"/>
    <w:rsid w:val="00FB7377"/>
    <w:rsid w:val="00FB7851"/>
    <w:rsid w:val="00FC09B6"/>
    <w:rsid w:val="00FC0B85"/>
    <w:rsid w:val="00FC168A"/>
    <w:rsid w:val="00FC22CF"/>
    <w:rsid w:val="00FC35EA"/>
    <w:rsid w:val="00FC5E5B"/>
    <w:rsid w:val="00FC7395"/>
    <w:rsid w:val="00FD0591"/>
    <w:rsid w:val="00FD1066"/>
    <w:rsid w:val="00FD1B77"/>
    <w:rsid w:val="00FD1E08"/>
    <w:rsid w:val="00FD2DE9"/>
    <w:rsid w:val="00FD42AD"/>
    <w:rsid w:val="00FD4F2E"/>
    <w:rsid w:val="00FD7E00"/>
    <w:rsid w:val="00FE0F9B"/>
    <w:rsid w:val="00FE155B"/>
    <w:rsid w:val="00FE2FA3"/>
    <w:rsid w:val="00FE310E"/>
    <w:rsid w:val="00FE5C5C"/>
    <w:rsid w:val="00FE745D"/>
    <w:rsid w:val="00FF0E42"/>
    <w:rsid w:val="00FF1A46"/>
    <w:rsid w:val="00FF31CA"/>
    <w:rsid w:val="00FF3769"/>
    <w:rsid w:val="00FF378D"/>
    <w:rsid w:val="00FF5CD2"/>
    <w:rsid w:val="00FF63DA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cf,#b1c2dd"/>
    </o:shapedefaults>
    <o:shapelayout v:ext="edit">
      <o:idmap v:ext="edit" data="2"/>
    </o:shapelayout>
  </w:shapeDefaults>
  <w:decimalSymbol w:val=","/>
  <w:listSeparator w:val=";"/>
  <w14:docId w14:val="2709A7BC"/>
  <w15:docId w15:val="{B1B2F9D1-54AF-4A04-9ED0-15B448117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4B79F3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rsid w:val="004B79F3"/>
    <w:pPr>
      <w:tabs>
        <w:tab w:val="center" w:pos="4320"/>
        <w:tab w:val="right" w:pos="8640"/>
      </w:tabs>
    </w:pPr>
  </w:style>
  <w:style w:type="paragraph" w:styleId="Bobletekst">
    <w:name w:val="Balloon Text"/>
    <w:basedOn w:val="Normal"/>
    <w:semiHidden/>
    <w:rsid w:val="003C25C6"/>
    <w:rPr>
      <w:rFonts w:ascii="Tahoma" w:hAnsi="Tahoma" w:cs="Tahoma"/>
      <w:sz w:val="16"/>
      <w:szCs w:val="16"/>
    </w:rPr>
  </w:style>
  <w:style w:type="paragraph" w:styleId="Ingenmellomrom">
    <w:name w:val="No Spacing"/>
    <w:uiPriority w:val="1"/>
    <w:qFormat/>
    <w:rsid w:val="000D38C7"/>
    <w:rPr>
      <w:rFonts w:ascii="Calibri" w:eastAsia="Calibri" w:hAnsi="Calibri"/>
      <w:sz w:val="22"/>
      <w:szCs w:val="22"/>
    </w:rPr>
  </w:style>
  <w:style w:type="table" w:styleId="Tabellrutenett">
    <w:name w:val="Table Grid"/>
    <w:basedOn w:val="Vanligtabell"/>
    <w:uiPriority w:val="59"/>
    <w:rsid w:val="000D38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7649CE"/>
    <w:pPr>
      <w:ind w:left="720"/>
      <w:contextualSpacing/>
    </w:pPr>
    <w:rPr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05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by52914\Lokale%20innstillinger\Temporary%20Internet%20Files\Content.IE5\5B3HJPNK\Rapport%20st&#229;ende_uten%20bilde%5b1%5d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34CF3-1FD7-4A52-9E05-14234ED04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 stående_uten bilde[1].dot</Template>
  <TotalTime>28</TotalTime>
  <Pages>9</Pages>
  <Words>877</Words>
  <Characters>4654</Characters>
  <Application>Microsoft Office Word</Application>
  <DocSecurity>0</DocSecurity>
  <Lines>38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[Overskrift]</vt:lpstr>
    </vt:vector>
  </TitlesOfParts>
  <Company>Mission</Company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[Overskrift]</dc:title>
  <dc:creator>Øystein Aurlien</dc:creator>
  <cp:lastModifiedBy>Cathrine Flaglien</cp:lastModifiedBy>
  <cp:revision>8</cp:revision>
  <cp:lastPrinted>2007-11-20T14:32:00Z</cp:lastPrinted>
  <dcterms:created xsi:type="dcterms:W3CDTF">2026-06-01T09:21:00Z</dcterms:created>
  <dcterms:modified xsi:type="dcterms:W3CDTF">2026-06-01T09:49:00Z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